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00E" w:rsidRPr="00821B16" w:rsidRDefault="0055000E" w:rsidP="001571F6">
      <w:pPr>
        <w:ind w:left="11907" w:right="-567"/>
        <w:jc w:val="both"/>
      </w:pPr>
      <w:r w:rsidRPr="00821B16">
        <w:t>Приложение 2 к решению</w:t>
      </w:r>
    </w:p>
    <w:p w:rsidR="0055000E" w:rsidRPr="00821B16" w:rsidRDefault="0055000E" w:rsidP="00C81882">
      <w:pPr>
        <w:ind w:left="11907" w:right="-567"/>
      </w:pPr>
    </w:p>
    <w:p w:rsidR="0055000E" w:rsidRPr="00821B16" w:rsidRDefault="0055000E" w:rsidP="004B7E93">
      <w:pPr>
        <w:ind w:left="10065" w:firstLine="720"/>
        <w:jc w:val="both"/>
        <w:rPr>
          <w:color w:val="000000"/>
        </w:rPr>
      </w:pPr>
    </w:p>
    <w:p w:rsidR="0055000E" w:rsidRPr="0095096B" w:rsidRDefault="0055000E" w:rsidP="009C4637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55000E" w:rsidRPr="005C6C02" w:rsidRDefault="0055000E" w:rsidP="009C4637">
      <w:pPr>
        <w:jc w:val="center"/>
        <w:rPr>
          <w:b/>
          <w:bCs/>
          <w:sz w:val="28"/>
          <w:szCs w:val="28"/>
        </w:rPr>
      </w:pPr>
      <w:r w:rsidRPr="0095096B">
        <w:rPr>
          <w:b/>
        </w:rPr>
        <w:t xml:space="preserve"> на 201</w:t>
      </w:r>
      <w:r>
        <w:rPr>
          <w:b/>
          <w:lang w:val="en-US"/>
        </w:rPr>
        <w:t>8</w:t>
      </w:r>
      <w:r w:rsidRPr="0095096B">
        <w:rPr>
          <w:b/>
        </w:rPr>
        <w:t xml:space="preserve"> год </w:t>
      </w:r>
    </w:p>
    <w:p w:rsidR="0055000E" w:rsidRPr="00821B16" w:rsidRDefault="0055000E" w:rsidP="005C6C02">
      <w:pPr>
        <w:ind w:right="-454"/>
        <w:jc w:val="right"/>
        <w:rPr>
          <w:b/>
          <w:bCs/>
        </w:rPr>
      </w:pPr>
      <w:r w:rsidRPr="00821B16">
        <w:t xml:space="preserve"> (тыс. рублей)</w:t>
      </w:r>
    </w:p>
    <w:tbl>
      <w:tblPr>
        <w:tblW w:w="15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5506"/>
        <w:gridCol w:w="840"/>
        <w:gridCol w:w="1200"/>
        <w:gridCol w:w="1080"/>
        <w:gridCol w:w="2039"/>
        <w:gridCol w:w="2039"/>
        <w:gridCol w:w="2519"/>
      </w:tblGrid>
      <w:tr w:rsidR="0055000E" w:rsidRPr="00AC4ADB">
        <w:trPr>
          <w:trHeight w:val="838"/>
        </w:trPr>
        <w:tc>
          <w:tcPr>
            <w:tcW w:w="5508" w:type="dxa"/>
            <w:gridSpan w:val="2"/>
          </w:tcPr>
          <w:p w:rsidR="0055000E" w:rsidRPr="00AC4ADB" w:rsidRDefault="0055000E">
            <w:pPr>
              <w:jc w:val="center"/>
              <w:rPr>
                <w:b/>
                <w:bCs/>
              </w:rPr>
            </w:pPr>
            <w:r w:rsidRPr="00AC4ADB">
              <w:t>Наименование</w:t>
            </w:r>
          </w:p>
          <w:p w:rsidR="0055000E" w:rsidRPr="00AC4ADB" w:rsidRDefault="0055000E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40" w:type="dxa"/>
          </w:tcPr>
          <w:p w:rsidR="0055000E" w:rsidRPr="00AC4ADB" w:rsidRDefault="0055000E">
            <w:pPr>
              <w:ind w:left="-108" w:right="-108"/>
              <w:jc w:val="center"/>
              <w:rPr>
                <w:b/>
                <w:bCs/>
              </w:rPr>
            </w:pPr>
            <w:r w:rsidRPr="00AC4ADB">
              <w:t>Код</w:t>
            </w:r>
          </w:p>
        </w:tc>
        <w:tc>
          <w:tcPr>
            <w:tcW w:w="1200" w:type="dxa"/>
          </w:tcPr>
          <w:p w:rsidR="0055000E" w:rsidRPr="00AC4ADB" w:rsidRDefault="0055000E">
            <w:pPr>
              <w:ind w:left="-108" w:right="-108"/>
              <w:jc w:val="center"/>
              <w:rPr>
                <w:b/>
                <w:bCs/>
              </w:rPr>
            </w:pPr>
            <w:r w:rsidRPr="00AC4ADB">
              <w:t>Раздел</w:t>
            </w:r>
          </w:p>
        </w:tc>
        <w:tc>
          <w:tcPr>
            <w:tcW w:w="1080" w:type="dxa"/>
          </w:tcPr>
          <w:p w:rsidR="0055000E" w:rsidRPr="00AC4ADB" w:rsidRDefault="0055000E">
            <w:pPr>
              <w:ind w:left="-108" w:right="-108"/>
              <w:jc w:val="center"/>
              <w:rPr>
                <w:b/>
                <w:bCs/>
              </w:rPr>
            </w:pPr>
            <w:r w:rsidRPr="00AC4ADB">
              <w:t>Под-раздел</w:t>
            </w:r>
          </w:p>
        </w:tc>
        <w:tc>
          <w:tcPr>
            <w:tcW w:w="2040" w:type="dxa"/>
          </w:tcPr>
          <w:p w:rsidR="0055000E" w:rsidRPr="00AC4ADB" w:rsidRDefault="0055000E">
            <w:pPr>
              <w:ind w:left="-108" w:right="-108"/>
              <w:jc w:val="center"/>
              <w:rPr>
                <w:b/>
                <w:bCs/>
              </w:rPr>
            </w:pPr>
            <w:r w:rsidRPr="00AC4ADB">
              <w:t>Целевая статья</w:t>
            </w:r>
          </w:p>
        </w:tc>
        <w:tc>
          <w:tcPr>
            <w:tcW w:w="2040" w:type="dxa"/>
          </w:tcPr>
          <w:p w:rsidR="0055000E" w:rsidRPr="00AC4ADB" w:rsidRDefault="0055000E">
            <w:pPr>
              <w:ind w:left="-108" w:right="-108"/>
              <w:jc w:val="center"/>
              <w:rPr>
                <w:b/>
                <w:bCs/>
              </w:rPr>
            </w:pPr>
            <w:r w:rsidRPr="00AC4ADB">
              <w:t>Вид расходов</w:t>
            </w:r>
          </w:p>
        </w:tc>
        <w:tc>
          <w:tcPr>
            <w:tcW w:w="2520" w:type="dxa"/>
          </w:tcPr>
          <w:p w:rsidR="0055000E" w:rsidRPr="00AC4ADB" w:rsidRDefault="0055000E">
            <w:pPr>
              <w:jc w:val="center"/>
              <w:rPr>
                <w:lang w:val="en-US"/>
              </w:rPr>
            </w:pPr>
            <w:r>
              <w:t>Сумма</w:t>
            </w:r>
          </w:p>
        </w:tc>
      </w:tr>
      <w:tr w:rsidR="0055000E" w:rsidRPr="00AC4ADB">
        <w:trPr>
          <w:tblHeader/>
        </w:trPr>
        <w:tc>
          <w:tcPr>
            <w:tcW w:w="5508" w:type="dxa"/>
            <w:gridSpan w:val="2"/>
            <w:vAlign w:val="bottom"/>
          </w:tcPr>
          <w:p w:rsidR="0055000E" w:rsidRPr="00AC4ADB" w:rsidRDefault="0055000E">
            <w:pPr>
              <w:spacing w:line="232" w:lineRule="auto"/>
              <w:jc w:val="center"/>
              <w:rPr>
                <w:spacing w:val="-4"/>
              </w:rPr>
            </w:pPr>
            <w:bookmarkStart w:id="0" w:name="_GoBack"/>
            <w:bookmarkEnd w:id="0"/>
            <w:r w:rsidRPr="00AC4ADB">
              <w:rPr>
                <w:spacing w:val="-4"/>
              </w:rPr>
              <w:t>1</w:t>
            </w:r>
          </w:p>
        </w:tc>
        <w:tc>
          <w:tcPr>
            <w:tcW w:w="840" w:type="dxa"/>
            <w:vAlign w:val="center"/>
          </w:tcPr>
          <w:p w:rsidR="0055000E" w:rsidRPr="00AC4ADB" w:rsidRDefault="0055000E">
            <w:pPr>
              <w:spacing w:line="232" w:lineRule="auto"/>
              <w:jc w:val="center"/>
            </w:pPr>
            <w:r w:rsidRPr="00AC4ADB">
              <w:t>2</w:t>
            </w:r>
          </w:p>
        </w:tc>
        <w:tc>
          <w:tcPr>
            <w:tcW w:w="1200" w:type="dxa"/>
            <w:vAlign w:val="center"/>
          </w:tcPr>
          <w:p w:rsidR="0055000E" w:rsidRPr="00AC4ADB" w:rsidRDefault="0055000E">
            <w:pPr>
              <w:spacing w:line="232" w:lineRule="auto"/>
              <w:jc w:val="center"/>
            </w:pPr>
            <w:r w:rsidRPr="00AC4ADB">
              <w:t>3</w:t>
            </w:r>
          </w:p>
        </w:tc>
        <w:tc>
          <w:tcPr>
            <w:tcW w:w="1080" w:type="dxa"/>
            <w:vAlign w:val="center"/>
          </w:tcPr>
          <w:p w:rsidR="0055000E" w:rsidRPr="00AC4ADB" w:rsidRDefault="0055000E">
            <w:pPr>
              <w:spacing w:line="232" w:lineRule="auto"/>
              <w:jc w:val="center"/>
            </w:pPr>
            <w:r w:rsidRPr="00AC4ADB">
              <w:t>4</w:t>
            </w:r>
          </w:p>
        </w:tc>
        <w:tc>
          <w:tcPr>
            <w:tcW w:w="2040" w:type="dxa"/>
            <w:vAlign w:val="center"/>
          </w:tcPr>
          <w:p w:rsidR="0055000E" w:rsidRPr="00AC4ADB" w:rsidRDefault="0055000E">
            <w:pPr>
              <w:spacing w:line="232" w:lineRule="auto"/>
              <w:jc w:val="center"/>
              <w:rPr>
                <w:spacing w:val="-6"/>
              </w:rPr>
            </w:pPr>
            <w:r w:rsidRPr="00AC4ADB">
              <w:rPr>
                <w:spacing w:val="-6"/>
              </w:rPr>
              <w:t>5</w:t>
            </w:r>
          </w:p>
        </w:tc>
        <w:tc>
          <w:tcPr>
            <w:tcW w:w="2040" w:type="dxa"/>
            <w:vAlign w:val="center"/>
          </w:tcPr>
          <w:p w:rsidR="0055000E" w:rsidRPr="00AC4ADB" w:rsidRDefault="0055000E">
            <w:pPr>
              <w:spacing w:line="232" w:lineRule="auto"/>
              <w:jc w:val="center"/>
              <w:rPr>
                <w:spacing w:val="-8"/>
              </w:rPr>
            </w:pPr>
            <w:r w:rsidRPr="00AC4ADB">
              <w:rPr>
                <w:spacing w:val="-8"/>
              </w:rPr>
              <w:t>6</w:t>
            </w:r>
          </w:p>
        </w:tc>
        <w:tc>
          <w:tcPr>
            <w:tcW w:w="2520" w:type="dxa"/>
            <w:vAlign w:val="center"/>
          </w:tcPr>
          <w:p w:rsidR="0055000E" w:rsidRPr="00AC4ADB" w:rsidRDefault="0055000E">
            <w:pPr>
              <w:spacing w:line="232" w:lineRule="auto"/>
              <w:jc w:val="center"/>
              <w:rPr>
                <w:spacing w:val="-10"/>
              </w:rPr>
            </w:pPr>
            <w:r w:rsidRPr="00AC4ADB">
              <w:rPr>
                <w:spacing w:val="-10"/>
              </w:rPr>
              <w:t>7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pPr>
              <w:rPr>
                <w:b/>
                <w:bCs/>
              </w:rPr>
            </w:pPr>
            <w:r w:rsidRPr="00AC4ADB">
              <w:rPr>
                <w:b/>
                <w:b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*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*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56308,7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Образование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3795,7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Дополнительное образование детей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131C13">
            <w:pPr>
              <w:jc w:val="center"/>
            </w:pPr>
            <w:r>
              <w:t>3795,7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  <w:p w:rsidR="0055000E" w:rsidRPr="00AC4ADB" w:rsidRDefault="0055000E" w:rsidP="004B7E93"/>
        </w:tc>
        <w:tc>
          <w:tcPr>
            <w:tcW w:w="840" w:type="dxa"/>
          </w:tcPr>
          <w:p w:rsidR="0055000E" w:rsidRDefault="0055000E" w:rsidP="00131C13">
            <w:pPr>
              <w:jc w:val="center"/>
            </w:pPr>
            <w:r>
              <w:t>031</w:t>
            </w:r>
          </w:p>
        </w:tc>
        <w:tc>
          <w:tcPr>
            <w:tcW w:w="1200" w:type="dxa"/>
          </w:tcPr>
          <w:p w:rsidR="0055000E" w:rsidRDefault="0055000E" w:rsidP="00131C13">
            <w:pPr>
              <w:jc w:val="center"/>
            </w:pPr>
            <w:r>
              <w:t>07</w:t>
            </w:r>
          </w:p>
        </w:tc>
        <w:tc>
          <w:tcPr>
            <w:tcW w:w="1080" w:type="dxa"/>
          </w:tcPr>
          <w:p w:rsidR="0055000E" w:rsidRDefault="0055000E" w:rsidP="00131C13">
            <w:pPr>
              <w:jc w:val="center"/>
            </w:pPr>
            <w:r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>
              <w:t>05 0 00 00000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131C13">
            <w:pPr>
              <w:jc w:val="center"/>
            </w:pPr>
            <w:r>
              <w:t>54,2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  <w:p w:rsidR="0055000E" w:rsidRPr="00AC4ADB" w:rsidRDefault="0055000E" w:rsidP="00FC43B1"/>
        </w:tc>
        <w:tc>
          <w:tcPr>
            <w:tcW w:w="840" w:type="dxa"/>
          </w:tcPr>
          <w:p w:rsidR="0055000E" w:rsidRDefault="0055000E" w:rsidP="00131C13">
            <w:pPr>
              <w:jc w:val="center"/>
            </w:pPr>
            <w:r>
              <w:t>031</w:t>
            </w:r>
          </w:p>
        </w:tc>
        <w:tc>
          <w:tcPr>
            <w:tcW w:w="1200" w:type="dxa"/>
          </w:tcPr>
          <w:p w:rsidR="0055000E" w:rsidRDefault="0055000E" w:rsidP="00131C13">
            <w:pPr>
              <w:jc w:val="center"/>
            </w:pPr>
            <w:r>
              <w:t>07</w:t>
            </w:r>
          </w:p>
        </w:tc>
        <w:tc>
          <w:tcPr>
            <w:tcW w:w="1080" w:type="dxa"/>
          </w:tcPr>
          <w:p w:rsidR="0055000E" w:rsidRDefault="0055000E" w:rsidP="00131C13">
            <w:pPr>
              <w:jc w:val="center"/>
            </w:pPr>
            <w:r>
              <w:t>03</w:t>
            </w:r>
          </w:p>
        </w:tc>
        <w:tc>
          <w:tcPr>
            <w:tcW w:w="2040" w:type="dxa"/>
          </w:tcPr>
          <w:p w:rsidR="0055000E" w:rsidRDefault="0055000E" w:rsidP="00131C13">
            <w:pPr>
              <w:jc w:val="center"/>
            </w:pPr>
            <w:r>
              <w:t>05 0 01 00000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FC43B1">
            <w:pPr>
              <w:jc w:val="center"/>
            </w:pPr>
            <w:r>
              <w:t>54,2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Default="0055000E" w:rsidP="00FC43B1">
            <w:pPr>
              <w:jc w:val="center"/>
            </w:pPr>
            <w:r>
              <w:t>031</w:t>
            </w:r>
          </w:p>
        </w:tc>
        <w:tc>
          <w:tcPr>
            <w:tcW w:w="1200" w:type="dxa"/>
          </w:tcPr>
          <w:p w:rsidR="0055000E" w:rsidRDefault="0055000E" w:rsidP="00FC43B1">
            <w:pPr>
              <w:jc w:val="center"/>
            </w:pPr>
            <w:r>
              <w:t>07</w:t>
            </w:r>
          </w:p>
        </w:tc>
        <w:tc>
          <w:tcPr>
            <w:tcW w:w="1080" w:type="dxa"/>
          </w:tcPr>
          <w:p w:rsidR="0055000E" w:rsidRDefault="0055000E" w:rsidP="00FC43B1">
            <w:pPr>
              <w:jc w:val="center"/>
            </w:pPr>
            <w:r>
              <w:t>03</w:t>
            </w:r>
          </w:p>
        </w:tc>
        <w:tc>
          <w:tcPr>
            <w:tcW w:w="2040" w:type="dxa"/>
          </w:tcPr>
          <w:p w:rsidR="0055000E" w:rsidRPr="00AC4ADB" w:rsidRDefault="0055000E" w:rsidP="00FC43B1">
            <w:pPr>
              <w:jc w:val="center"/>
            </w:pPr>
            <w:r w:rsidRPr="00AC4ADB">
              <w:t>05 0 01 72300</w:t>
            </w:r>
          </w:p>
          <w:p w:rsidR="0055000E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FC43B1">
            <w:pPr>
              <w:jc w:val="center"/>
            </w:pPr>
            <w:r>
              <w:t>51,3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Default="0055000E" w:rsidP="00FC43B1">
            <w:pPr>
              <w:jc w:val="center"/>
            </w:pPr>
            <w:r>
              <w:t>031</w:t>
            </w:r>
          </w:p>
        </w:tc>
        <w:tc>
          <w:tcPr>
            <w:tcW w:w="1200" w:type="dxa"/>
          </w:tcPr>
          <w:p w:rsidR="0055000E" w:rsidRDefault="0055000E" w:rsidP="00FC43B1">
            <w:pPr>
              <w:jc w:val="center"/>
            </w:pPr>
            <w:r>
              <w:t>07</w:t>
            </w:r>
          </w:p>
        </w:tc>
        <w:tc>
          <w:tcPr>
            <w:tcW w:w="1080" w:type="dxa"/>
          </w:tcPr>
          <w:p w:rsidR="0055000E" w:rsidRDefault="0055000E" w:rsidP="00FC43B1">
            <w:pPr>
              <w:jc w:val="center"/>
            </w:pPr>
            <w:r>
              <w:t>03</w:t>
            </w:r>
          </w:p>
        </w:tc>
        <w:tc>
          <w:tcPr>
            <w:tcW w:w="2040" w:type="dxa"/>
          </w:tcPr>
          <w:p w:rsidR="0055000E" w:rsidRPr="00AC4ADB" w:rsidRDefault="0055000E" w:rsidP="00FC43B1">
            <w:pPr>
              <w:jc w:val="center"/>
            </w:pPr>
            <w:r w:rsidRPr="00AC4ADB">
              <w:t>05 0 01 72300</w:t>
            </w:r>
          </w:p>
          <w:p w:rsidR="0055000E" w:rsidRDefault="0055000E" w:rsidP="00FC43B1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>
              <w:t>600</w:t>
            </w:r>
          </w:p>
        </w:tc>
        <w:tc>
          <w:tcPr>
            <w:tcW w:w="2520" w:type="dxa"/>
          </w:tcPr>
          <w:p w:rsidR="0055000E" w:rsidRDefault="0055000E" w:rsidP="00FC43B1">
            <w:pPr>
              <w:jc w:val="center"/>
            </w:pPr>
            <w:r>
              <w:t>51,3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>Субсидии бюджетным учреждениям</w:t>
            </w:r>
          </w:p>
        </w:tc>
        <w:tc>
          <w:tcPr>
            <w:tcW w:w="840" w:type="dxa"/>
          </w:tcPr>
          <w:p w:rsidR="0055000E" w:rsidRDefault="0055000E" w:rsidP="00FC43B1">
            <w:pPr>
              <w:jc w:val="center"/>
            </w:pPr>
            <w:r>
              <w:t>031</w:t>
            </w:r>
          </w:p>
        </w:tc>
        <w:tc>
          <w:tcPr>
            <w:tcW w:w="1200" w:type="dxa"/>
          </w:tcPr>
          <w:p w:rsidR="0055000E" w:rsidRDefault="0055000E" w:rsidP="00FC43B1">
            <w:pPr>
              <w:jc w:val="center"/>
            </w:pPr>
            <w:r>
              <w:t>07</w:t>
            </w:r>
          </w:p>
        </w:tc>
        <w:tc>
          <w:tcPr>
            <w:tcW w:w="1080" w:type="dxa"/>
          </w:tcPr>
          <w:p w:rsidR="0055000E" w:rsidRDefault="0055000E" w:rsidP="00FC43B1">
            <w:pPr>
              <w:jc w:val="center"/>
            </w:pPr>
            <w:r>
              <w:t>03</w:t>
            </w:r>
          </w:p>
        </w:tc>
        <w:tc>
          <w:tcPr>
            <w:tcW w:w="2040" w:type="dxa"/>
          </w:tcPr>
          <w:p w:rsidR="0055000E" w:rsidRPr="00AC4ADB" w:rsidRDefault="0055000E" w:rsidP="00FC43B1">
            <w:pPr>
              <w:jc w:val="center"/>
            </w:pPr>
            <w:r w:rsidRPr="00AC4ADB">
              <w:t>05 0 01 72300</w:t>
            </w:r>
          </w:p>
          <w:p w:rsidR="0055000E" w:rsidRDefault="0055000E" w:rsidP="00FC43B1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>
              <w:t>610</w:t>
            </w:r>
          </w:p>
        </w:tc>
        <w:tc>
          <w:tcPr>
            <w:tcW w:w="2520" w:type="dxa"/>
          </w:tcPr>
          <w:p w:rsidR="0055000E" w:rsidRDefault="0055000E" w:rsidP="00FC43B1">
            <w:pPr>
              <w:jc w:val="center"/>
            </w:pPr>
            <w:r>
              <w:t>51,3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5000E" w:rsidRPr="00AC4ADB" w:rsidRDefault="0055000E" w:rsidP="00FC43B1"/>
        </w:tc>
        <w:tc>
          <w:tcPr>
            <w:tcW w:w="840" w:type="dxa"/>
          </w:tcPr>
          <w:p w:rsidR="0055000E" w:rsidRDefault="0055000E" w:rsidP="00FC43B1">
            <w:pPr>
              <w:jc w:val="center"/>
            </w:pPr>
            <w:r>
              <w:t>031</w:t>
            </w:r>
          </w:p>
        </w:tc>
        <w:tc>
          <w:tcPr>
            <w:tcW w:w="1200" w:type="dxa"/>
          </w:tcPr>
          <w:p w:rsidR="0055000E" w:rsidRDefault="0055000E" w:rsidP="00FC43B1">
            <w:pPr>
              <w:jc w:val="center"/>
            </w:pPr>
            <w:r>
              <w:t>07</w:t>
            </w:r>
          </w:p>
        </w:tc>
        <w:tc>
          <w:tcPr>
            <w:tcW w:w="1080" w:type="dxa"/>
          </w:tcPr>
          <w:p w:rsidR="0055000E" w:rsidRDefault="0055000E" w:rsidP="00FC43B1">
            <w:pPr>
              <w:jc w:val="center"/>
            </w:pPr>
            <w:r>
              <w:t>03</w:t>
            </w:r>
          </w:p>
        </w:tc>
        <w:tc>
          <w:tcPr>
            <w:tcW w:w="2040" w:type="dxa"/>
          </w:tcPr>
          <w:p w:rsidR="0055000E" w:rsidRPr="00AC4ADB" w:rsidRDefault="0055000E" w:rsidP="00FC43B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  <w:p w:rsidR="0055000E" w:rsidRDefault="0055000E" w:rsidP="00FC43B1">
            <w:pPr>
              <w:jc w:val="center"/>
            </w:pPr>
          </w:p>
        </w:tc>
        <w:tc>
          <w:tcPr>
            <w:tcW w:w="2040" w:type="dxa"/>
          </w:tcPr>
          <w:p w:rsidR="0055000E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FC43B1">
            <w:pPr>
              <w:jc w:val="center"/>
            </w:pPr>
            <w:r>
              <w:t>2,9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Default="0055000E" w:rsidP="00FC43B1">
            <w:pPr>
              <w:jc w:val="center"/>
            </w:pPr>
            <w:r>
              <w:t>031</w:t>
            </w:r>
          </w:p>
        </w:tc>
        <w:tc>
          <w:tcPr>
            <w:tcW w:w="1200" w:type="dxa"/>
          </w:tcPr>
          <w:p w:rsidR="0055000E" w:rsidRDefault="0055000E" w:rsidP="00FC43B1">
            <w:pPr>
              <w:jc w:val="center"/>
            </w:pPr>
            <w:r>
              <w:t>07</w:t>
            </w:r>
          </w:p>
        </w:tc>
        <w:tc>
          <w:tcPr>
            <w:tcW w:w="1080" w:type="dxa"/>
          </w:tcPr>
          <w:p w:rsidR="0055000E" w:rsidRDefault="0055000E" w:rsidP="00FC43B1">
            <w:pPr>
              <w:jc w:val="center"/>
            </w:pPr>
            <w:r>
              <w:t>03</w:t>
            </w:r>
          </w:p>
        </w:tc>
        <w:tc>
          <w:tcPr>
            <w:tcW w:w="2040" w:type="dxa"/>
          </w:tcPr>
          <w:p w:rsidR="0055000E" w:rsidRDefault="0055000E" w:rsidP="00FC43B1">
            <w:pPr>
              <w:jc w:val="center"/>
            </w:pPr>
            <w:r w:rsidRPr="006E4EAB">
              <w:t xml:space="preserve">05 0 01 </w:t>
            </w:r>
            <w:r w:rsidRPr="006E4EAB">
              <w:rPr>
                <w:lang w:val="en-US"/>
              </w:rPr>
              <w:t>S</w:t>
            </w:r>
            <w:r w:rsidRPr="006E4EAB">
              <w:t>2300</w:t>
            </w:r>
          </w:p>
        </w:tc>
        <w:tc>
          <w:tcPr>
            <w:tcW w:w="2040" w:type="dxa"/>
          </w:tcPr>
          <w:p w:rsidR="0055000E" w:rsidRDefault="0055000E" w:rsidP="00131C13">
            <w:pPr>
              <w:jc w:val="center"/>
            </w:pPr>
            <w:r>
              <w:t>600</w:t>
            </w:r>
          </w:p>
        </w:tc>
        <w:tc>
          <w:tcPr>
            <w:tcW w:w="2520" w:type="dxa"/>
          </w:tcPr>
          <w:p w:rsidR="0055000E" w:rsidRDefault="0055000E" w:rsidP="00FC43B1">
            <w:pPr>
              <w:jc w:val="center"/>
            </w:pPr>
            <w:r>
              <w:t>2,9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>Субсидии бюджетным учреждениям</w:t>
            </w:r>
          </w:p>
        </w:tc>
        <w:tc>
          <w:tcPr>
            <w:tcW w:w="840" w:type="dxa"/>
          </w:tcPr>
          <w:p w:rsidR="0055000E" w:rsidRDefault="0055000E" w:rsidP="00FC43B1">
            <w:pPr>
              <w:jc w:val="center"/>
            </w:pPr>
            <w:r>
              <w:t>031</w:t>
            </w:r>
          </w:p>
        </w:tc>
        <w:tc>
          <w:tcPr>
            <w:tcW w:w="1200" w:type="dxa"/>
          </w:tcPr>
          <w:p w:rsidR="0055000E" w:rsidRDefault="0055000E" w:rsidP="00FC43B1">
            <w:pPr>
              <w:jc w:val="center"/>
            </w:pPr>
            <w:r>
              <w:t>07</w:t>
            </w:r>
          </w:p>
        </w:tc>
        <w:tc>
          <w:tcPr>
            <w:tcW w:w="1080" w:type="dxa"/>
          </w:tcPr>
          <w:p w:rsidR="0055000E" w:rsidRDefault="0055000E" w:rsidP="00FC43B1">
            <w:pPr>
              <w:jc w:val="center"/>
            </w:pPr>
            <w:r>
              <w:t>03</w:t>
            </w:r>
          </w:p>
        </w:tc>
        <w:tc>
          <w:tcPr>
            <w:tcW w:w="2040" w:type="dxa"/>
          </w:tcPr>
          <w:p w:rsidR="0055000E" w:rsidRDefault="0055000E" w:rsidP="00FC43B1">
            <w:pPr>
              <w:jc w:val="center"/>
            </w:pPr>
            <w:r w:rsidRPr="006E4EAB">
              <w:t xml:space="preserve">05 0 01 </w:t>
            </w:r>
            <w:r w:rsidRPr="006E4EAB">
              <w:rPr>
                <w:lang w:val="en-US"/>
              </w:rPr>
              <w:t>S</w:t>
            </w:r>
            <w:r w:rsidRPr="006E4EAB">
              <w:t>2300</w:t>
            </w:r>
          </w:p>
        </w:tc>
        <w:tc>
          <w:tcPr>
            <w:tcW w:w="2040" w:type="dxa"/>
          </w:tcPr>
          <w:p w:rsidR="0055000E" w:rsidRDefault="0055000E" w:rsidP="00131C13">
            <w:pPr>
              <w:jc w:val="center"/>
            </w:pPr>
            <w:r>
              <w:t>610</w:t>
            </w:r>
          </w:p>
        </w:tc>
        <w:tc>
          <w:tcPr>
            <w:tcW w:w="2520" w:type="dxa"/>
          </w:tcPr>
          <w:p w:rsidR="0055000E" w:rsidRDefault="0055000E" w:rsidP="00FC43B1">
            <w:pPr>
              <w:jc w:val="center"/>
            </w:pPr>
            <w:r>
              <w:t>2,9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Муниципальная программа "Культура Озинского муниципального района на 2018 -2020 годы"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B05315">
            <w:pPr>
              <w:jc w:val="center"/>
            </w:pPr>
            <w:r>
              <w:t>3741,5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Подпрограмма "Развитие дополнительного образования детей в области культуры на 2018-2020 годы"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22 3 00 00000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B05315">
            <w:pPr>
              <w:jc w:val="center"/>
            </w:pPr>
            <w:r>
              <w:t>3741,5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22 3 01 00000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3264,0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22 3 01 02200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3264,0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22 3 01 02200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263CA6">
            <w:pPr>
              <w:jc w:val="center"/>
            </w:pPr>
            <w:r>
              <w:t>3264,0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22 3 01 02200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263CA6">
            <w:pPr>
              <w:jc w:val="center"/>
            </w:pPr>
            <w:r>
              <w:t>3264,0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680394">
            <w:pPr>
              <w:jc w:val="both"/>
            </w:pPr>
            <w:r w:rsidRPr="00AC4ADB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22 3 03 00000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448,7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680394">
            <w:pPr>
              <w:jc w:val="both"/>
            </w:pPr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9D6717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9D6717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9D6717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22 3 03 72200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448,7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9D6717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9D6717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9D6717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9D6717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9D6717">
            <w:pPr>
              <w:jc w:val="center"/>
            </w:pPr>
            <w:r w:rsidRPr="00AC4ADB">
              <w:t>22 3 03 72200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448,7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pPr>
              <w:jc w:val="both"/>
            </w:pPr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9D6717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9D6717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9D6717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9D6717">
            <w:pPr>
              <w:jc w:val="center"/>
            </w:pPr>
            <w:r w:rsidRPr="00AC4ADB">
              <w:t>22 3 03 72200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448,7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118F3">
            <w:pPr>
              <w:jc w:val="both"/>
            </w:pPr>
            <w:r w:rsidRPr="00AC4ADB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22 3 05 00000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28,8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118F3">
            <w:pPr>
              <w:jc w:val="both"/>
            </w:pPr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22 3 05 24300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28,8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118F3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22 3 05 24300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28,8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pPr>
              <w:jc w:val="both"/>
            </w:pPr>
            <w:r w:rsidRPr="00AC4ADB">
              <w:t xml:space="preserve">Субсидии бюджетным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22 3 05 24300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28,8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680394">
            <w:pPr>
              <w:jc w:val="both"/>
            </w:pPr>
            <w:r w:rsidRPr="00AC4ADB">
              <w:t>Культура и кинематография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2F2BDC">
            <w:pPr>
              <w:jc w:val="center"/>
            </w:pPr>
            <w:r>
              <w:t>52513,0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680394">
            <w:pPr>
              <w:jc w:val="both"/>
            </w:pPr>
            <w:r w:rsidRPr="00AC4ADB">
              <w:t>Культура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39789,8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Муниципальная  программа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107,5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2018-2020 годы"</w:t>
            </w:r>
          </w:p>
        </w:tc>
        <w:tc>
          <w:tcPr>
            <w:tcW w:w="840" w:type="dxa"/>
          </w:tcPr>
          <w:p w:rsidR="0055000E" w:rsidRPr="00AC4ADB" w:rsidRDefault="0055000E" w:rsidP="00DC3E32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DC3E32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DC3E32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DC3E32">
            <w:pPr>
              <w:jc w:val="center"/>
            </w:pPr>
            <w:r w:rsidRPr="00AC4ADB">
              <w:t>02 6 00 00000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10,0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DC3E32">
            <w:r w:rsidRPr="00AC4ADB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AC4ADB" w:rsidRDefault="0055000E" w:rsidP="00DC3E32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DC3E32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DC3E32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DC3E32">
            <w:pPr>
              <w:jc w:val="center"/>
            </w:pPr>
            <w:r w:rsidRPr="00AC4ADB">
              <w:t>02 6 00 02200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10,0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DC3E32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DC3E32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DC3E32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DC3E32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DC3E32">
            <w:pPr>
              <w:jc w:val="center"/>
            </w:pPr>
            <w:r w:rsidRPr="00AC4ADB">
              <w:t>02 6 00 02200</w:t>
            </w:r>
          </w:p>
        </w:tc>
        <w:tc>
          <w:tcPr>
            <w:tcW w:w="2040" w:type="dxa"/>
          </w:tcPr>
          <w:p w:rsidR="0055000E" w:rsidRPr="00AC4ADB" w:rsidRDefault="0055000E" w:rsidP="00DC3E32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DC3E32">
            <w:pPr>
              <w:jc w:val="center"/>
            </w:pPr>
            <w:r w:rsidRPr="00AC4ADB">
              <w:t>10,0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pPr>
              <w:jc w:val="both"/>
            </w:pPr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DC3E32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DC3E32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DC3E32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DC3E32">
            <w:pPr>
              <w:jc w:val="center"/>
            </w:pPr>
            <w:r w:rsidRPr="00AC4ADB">
              <w:t>02 6 00 02200</w:t>
            </w:r>
          </w:p>
        </w:tc>
        <w:tc>
          <w:tcPr>
            <w:tcW w:w="2040" w:type="dxa"/>
          </w:tcPr>
          <w:p w:rsidR="0055000E" w:rsidRPr="00AC4ADB" w:rsidRDefault="0055000E" w:rsidP="00DC3E32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DC3E32">
            <w:pPr>
              <w:jc w:val="center"/>
            </w:pPr>
            <w:r w:rsidRPr="00AC4ADB">
              <w:t>10,0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Муниципальная программа "Профилактика правонарушений и усиление борьбы с преступностью на территории муниципального района на 2017-2019 годы"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02 7 00 00000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B05315">
            <w:pPr>
              <w:jc w:val="center"/>
            </w:pPr>
            <w:r w:rsidRPr="00AC4ADB">
              <w:t>97,5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02 7 00 02200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B05315">
            <w:pPr>
              <w:jc w:val="center"/>
            </w:pPr>
            <w:r w:rsidRPr="00AC4ADB">
              <w:t>97,5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B05315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B05315">
            <w:pPr>
              <w:jc w:val="center"/>
            </w:pPr>
            <w:r w:rsidRPr="00AC4ADB">
              <w:t>02 7 00 02200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B05315">
            <w:pPr>
              <w:jc w:val="center"/>
            </w:pPr>
            <w:r w:rsidRPr="00AC4ADB">
              <w:t>97,5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pPr>
              <w:jc w:val="both"/>
            </w:pPr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B05315">
            <w:pPr>
              <w:jc w:val="center"/>
            </w:pPr>
            <w:r w:rsidRPr="00AC4ADB">
              <w:t>02 7 00 02200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B05315">
            <w:pPr>
              <w:jc w:val="center"/>
            </w:pPr>
            <w:r w:rsidRPr="00AC4ADB">
              <w:t>97,5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Муниципальная программа "Культура Озинского муниципального района на 2018-2020 годы"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39682,3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Подпрограмма "Развитие культурно-досуговой деятельности на 2018-2020 годы"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29133,8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22 1 01 00000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16778,5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14469,3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511199">
            <w:pPr>
              <w:jc w:val="center"/>
            </w:pPr>
            <w:r>
              <w:t>14469,3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511199">
            <w:pPr>
              <w:jc w:val="center"/>
            </w:pPr>
            <w:r>
              <w:t>14469,3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5C2A71">
            <w:pPr>
              <w:jc w:val="both"/>
            </w:pPr>
            <w:r w:rsidRPr="00AC4ADB">
              <w:t>Обеспечение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</w:t>
            </w:r>
            <w:r w:rsidRPr="00AC4ADB">
              <w:rPr>
                <w:lang w:val="en-US"/>
              </w:rPr>
              <w:t>1 S</w:t>
            </w:r>
            <w:r w:rsidRPr="00AC4ADB">
              <w:t>1800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2309,2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5C2A71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</w:t>
            </w:r>
            <w:r w:rsidRPr="00AC4ADB">
              <w:rPr>
                <w:lang w:val="en-US"/>
              </w:rPr>
              <w:t>1 S</w:t>
            </w:r>
            <w:r w:rsidRPr="00AC4ADB">
              <w:t>1800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600</w:t>
            </w:r>
          </w:p>
        </w:tc>
        <w:tc>
          <w:tcPr>
            <w:tcW w:w="2520" w:type="dxa"/>
          </w:tcPr>
          <w:p w:rsidR="0055000E" w:rsidRPr="00AC4ADB" w:rsidRDefault="0055000E" w:rsidP="001A217E">
            <w:pPr>
              <w:jc w:val="center"/>
            </w:pPr>
            <w:r>
              <w:t>2309,2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pPr>
              <w:jc w:val="both"/>
            </w:pPr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</w:t>
            </w:r>
            <w:r w:rsidRPr="00AC4ADB">
              <w:rPr>
                <w:lang w:val="en-US"/>
              </w:rPr>
              <w:t>1 S</w:t>
            </w:r>
            <w:r w:rsidRPr="00AC4ADB">
              <w:t>1800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610</w:t>
            </w:r>
          </w:p>
        </w:tc>
        <w:tc>
          <w:tcPr>
            <w:tcW w:w="2520" w:type="dxa"/>
          </w:tcPr>
          <w:p w:rsidR="0055000E" w:rsidRPr="00AC4ADB" w:rsidRDefault="0055000E" w:rsidP="001A217E">
            <w:pPr>
              <w:jc w:val="center"/>
            </w:pPr>
            <w:r>
              <w:t>2309,2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22 1 03 00000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9639,2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Обеспечение повышения  оплаты труда отдельным категориям работников бюджетной сферы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22 1 03 71800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6927,6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22 1 03 71800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511199">
            <w:pPr>
              <w:jc w:val="center"/>
            </w:pPr>
            <w:r>
              <w:t>6927,6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22 1 03 71800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511199">
            <w:pPr>
              <w:jc w:val="center"/>
            </w:pPr>
            <w:r>
              <w:t>6927,6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4D04F2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4D04F2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4D04F2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2711,6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D04F2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4D04F2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4D04F2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4D04F2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4D04F2">
            <w:pPr>
              <w:jc w:val="center"/>
            </w:pPr>
            <w:r w:rsidRPr="00AC4ADB">
              <w:t>22 1 03 72200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2711,6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4D04F2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4D04F2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4D04F2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4D04F2">
            <w:pPr>
              <w:jc w:val="center"/>
            </w:pPr>
            <w:r w:rsidRPr="00AC4ADB">
              <w:t>22 1 03 72200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2711,6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118F3">
            <w:r w:rsidRPr="00AC4ADB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22 1 05 00000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116,2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118F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116,2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118F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116,2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116,2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118F3">
            <w:r w:rsidRPr="00AC4ADB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22 1 06 00000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0,00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118F3">
            <w:r w:rsidRPr="00AC4ADB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1 06 L4670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B05315">
            <w:pPr>
              <w:jc w:val="center"/>
            </w:pPr>
            <w:r>
              <w:t>0,00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B05315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B05315">
            <w:pPr>
              <w:jc w:val="center"/>
            </w:pPr>
            <w:r w:rsidRPr="00AC4ADB">
              <w:t>22 1 06 L4670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B05315">
            <w:pPr>
              <w:jc w:val="center"/>
            </w:pPr>
            <w:r>
              <w:t>0,00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B05315">
            <w:pPr>
              <w:jc w:val="center"/>
            </w:pPr>
            <w:r w:rsidRPr="00AC4ADB">
              <w:t>22 1 06 L4670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B05315">
            <w:pPr>
              <w:jc w:val="center"/>
            </w:pPr>
            <w:r>
              <w:t>0,00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Подпрограмма "Развитие библиотечного дела в Озинском муниципальном районе на 2018-2020 годы"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22 2 00 00000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10547,6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22 2 01 00000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6279,9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22 2 01 02200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5270,4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22 2 01 02200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B05315">
            <w:pPr>
              <w:jc w:val="center"/>
            </w:pPr>
            <w:r>
              <w:t>5270,4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22 2 01 02200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B05315">
            <w:pPr>
              <w:jc w:val="center"/>
            </w:pPr>
            <w:r>
              <w:t>5270,4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61872">
            <w:pPr>
              <w:jc w:val="both"/>
            </w:pPr>
            <w:r w:rsidRPr="00AC4ADB">
              <w:t>Обеспечение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 xml:space="preserve">22 2 01 </w:t>
            </w:r>
            <w:r w:rsidRPr="00AC4ADB">
              <w:rPr>
                <w:lang w:val="en-US"/>
              </w:rPr>
              <w:t>S18</w:t>
            </w:r>
            <w:r w:rsidRPr="00AC4ADB">
              <w:t>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1009,5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61872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 xml:space="preserve">22 2 01 </w:t>
            </w:r>
            <w:r w:rsidRPr="00AC4ADB">
              <w:rPr>
                <w:lang w:val="en-US"/>
              </w:rPr>
              <w:t>S18</w:t>
            </w:r>
            <w:r w:rsidRPr="00AC4ADB">
              <w:t>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>
              <w:t>1009,5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pPr>
              <w:jc w:val="both"/>
            </w:pPr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 xml:space="preserve">22 2 01 </w:t>
            </w:r>
            <w:r w:rsidRPr="00AC4ADB">
              <w:rPr>
                <w:lang w:val="en-US"/>
              </w:rPr>
              <w:t>S18</w:t>
            </w:r>
            <w:r w:rsidRPr="00AC4ADB">
              <w:t>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>
              <w:t>1009,5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22 2 03 00000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4078,1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Обеспечение повышения  оплаты труда отдельным категориям работников бюджетной сферы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22 2 03 71800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3028,5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22 2 03 71800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3028,5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22 2 03 71800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3028,5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A011FC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A011FC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A011FC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22 2 03 72200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1049,6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A011FC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A011FC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A011FC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A011FC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A011FC">
            <w:pPr>
              <w:jc w:val="center"/>
            </w:pPr>
            <w:r w:rsidRPr="00AC4ADB">
              <w:t>22 2 03 72200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1049,6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A011FC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A011FC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A011FC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A011FC">
            <w:pPr>
              <w:jc w:val="center"/>
            </w:pPr>
            <w:r w:rsidRPr="00AC4ADB">
              <w:t>22 2 03 72200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1049,6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22 2 05 00000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33,2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22 2 05 24300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33,2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118F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22 2 05 24300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33,2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22 2 05 24300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33,2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118F3">
            <w:r w:rsidRPr="00AC4ADB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22 2 06 00000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0,00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118F3">
            <w:r w:rsidRPr="00AC4ADB">
              <w:t>Комплектование книжных фондов  муниципальных общедоступных библиотек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22 2 06 L5191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0,00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B05315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B05315">
            <w:pPr>
              <w:jc w:val="center"/>
            </w:pPr>
            <w:r w:rsidRPr="00AC4ADB">
              <w:t>22 2 06 L5191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0,00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B05315">
            <w:pPr>
              <w:jc w:val="center"/>
            </w:pPr>
            <w:r w:rsidRPr="00AC4ADB">
              <w:t>22 2 06 L5191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0,00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B05315">
            <w:r w:rsidRPr="00AC4ADB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B05315">
            <w:pPr>
              <w:jc w:val="center"/>
            </w:pPr>
            <w:r w:rsidRPr="00AC4ADB">
              <w:t>22 2 06 L5193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0,00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B05315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B05315">
            <w:pPr>
              <w:jc w:val="center"/>
            </w:pPr>
            <w:r w:rsidRPr="00AC4ADB">
              <w:t>22 2 06 L5193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0,00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B05315">
            <w:pPr>
              <w:jc w:val="center"/>
            </w:pPr>
            <w:r w:rsidRPr="00AC4ADB">
              <w:t>22 2 06 L5193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0,00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B05315">
            <w:r w:rsidRPr="00AC4ADB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0D6A03">
            <w:pPr>
              <w:jc w:val="center"/>
            </w:pPr>
            <w:r w:rsidRPr="00AC4ADB">
              <w:t>22 2 06 L5194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0,00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B05315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B05315">
            <w:pPr>
              <w:jc w:val="center"/>
            </w:pPr>
            <w:r w:rsidRPr="00AC4ADB">
              <w:t>22 2 06 L5194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0,00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B05315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B05315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B05315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B05315">
            <w:pPr>
              <w:jc w:val="center"/>
            </w:pPr>
            <w:r w:rsidRPr="00AC4ADB">
              <w:t>22 2 06 L5194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50,0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B05315">
            <w:r w:rsidRPr="00AC4ADB">
              <w:t>Другие вопросы в области культуры, кинематографии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B05315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AE108B">
            <w:pPr>
              <w:jc w:val="center"/>
            </w:pPr>
            <w:r>
              <w:t>13024,9</w:t>
            </w:r>
          </w:p>
          <w:p w:rsidR="0055000E" w:rsidRPr="00AC4ADB" w:rsidRDefault="0055000E" w:rsidP="00131C13">
            <w:pPr>
              <w:jc w:val="center"/>
            </w:pP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40" w:type="dxa"/>
          </w:tcPr>
          <w:p w:rsidR="0055000E" w:rsidRPr="00AC4ADB" w:rsidRDefault="0055000E" w:rsidP="002F024F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2F024F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2F024F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AE108B">
            <w:pPr>
              <w:jc w:val="center"/>
            </w:pPr>
            <w:r w:rsidRPr="00AC4ADB">
              <w:t>05 0 00 00000</w:t>
            </w:r>
          </w:p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2865,1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40" w:type="dxa"/>
          </w:tcPr>
          <w:p w:rsidR="0055000E" w:rsidRPr="00AC4ADB" w:rsidRDefault="0055000E" w:rsidP="002F024F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2F024F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2F024F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AE108B">
            <w:pPr>
              <w:jc w:val="center"/>
            </w:pPr>
            <w:r w:rsidRPr="00AC4ADB">
              <w:t>05 0 01 00000</w:t>
            </w:r>
          </w:p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2722,6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AC4ADB" w:rsidRDefault="0055000E" w:rsidP="002F024F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2F024F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2F024F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AE108B">
            <w:pPr>
              <w:jc w:val="center"/>
            </w:pPr>
            <w:r w:rsidRPr="00AC4ADB">
              <w:t>05 0 01 72300</w:t>
            </w:r>
          </w:p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2722,6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2F024F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2F024F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2F024F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AE108B">
            <w:pPr>
              <w:jc w:val="center"/>
            </w:pPr>
            <w:r w:rsidRPr="00AC4ADB">
              <w:t>05 0 01 72300</w:t>
            </w:r>
          </w:p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2722,6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2F024F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2F024F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2F024F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AE108B">
            <w:pPr>
              <w:jc w:val="center"/>
            </w:pPr>
            <w:r w:rsidRPr="00AC4ADB">
              <w:t>05 0 01 72300</w:t>
            </w:r>
          </w:p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2722,6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2F024F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5000E" w:rsidRPr="00AC4ADB" w:rsidRDefault="0055000E" w:rsidP="004B7E93"/>
        </w:tc>
        <w:tc>
          <w:tcPr>
            <w:tcW w:w="840" w:type="dxa"/>
          </w:tcPr>
          <w:p w:rsidR="0055000E" w:rsidRPr="00AC4ADB" w:rsidRDefault="0055000E" w:rsidP="002F024F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2F024F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2F024F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AE108B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2F024F">
            <w:pPr>
              <w:jc w:val="center"/>
            </w:pPr>
            <w:r>
              <w:t>142,5</w:t>
            </w:r>
          </w:p>
          <w:p w:rsidR="0055000E" w:rsidRPr="00AC4ADB" w:rsidRDefault="0055000E" w:rsidP="00131C13">
            <w:pPr>
              <w:jc w:val="center"/>
            </w:pP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2F024F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2F024F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2F024F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AE108B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142,5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2F024F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2F024F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2F024F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AE108B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142,5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2F024F">
            <w:r w:rsidRPr="00AC4ADB">
              <w:t xml:space="preserve">Выполнение функций органами местного самоуправления </w:t>
            </w:r>
          </w:p>
        </w:tc>
        <w:tc>
          <w:tcPr>
            <w:tcW w:w="840" w:type="dxa"/>
          </w:tcPr>
          <w:p w:rsidR="0055000E" w:rsidRPr="00AC4ADB" w:rsidRDefault="0055000E" w:rsidP="002F024F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2F024F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2F024F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2F024F">
            <w:pPr>
              <w:jc w:val="center"/>
            </w:pPr>
            <w:r w:rsidRPr="00AC4ADB">
              <w:t>71 0 00 00000</w:t>
            </w:r>
          </w:p>
        </w:tc>
        <w:tc>
          <w:tcPr>
            <w:tcW w:w="2040" w:type="dxa"/>
          </w:tcPr>
          <w:p w:rsidR="0055000E" w:rsidRPr="00AC4ADB" w:rsidRDefault="0055000E" w:rsidP="002F024F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2F024F">
            <w:pPr>
              <w:jc w:val="center"/>
            </w:pPr>
            <w:r>
              <w:t>564,6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Обеспечение деятельности органов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564,6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564,6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558,2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558,2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6,4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6,4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Обеспечение деятельности подведомственных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1878,6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1878,6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Выполнение функций казенными учреждениями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1864,1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1633,8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1633,8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230,2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230,2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14,5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D1FA0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14,5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D1FA0">
            <w:r w:rsidRPr="00AC4ADB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14,5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DD1B53">
            <w:pPr>
              <w:jc w:val="both"/>
            </w:pPr>
            <w:r w:rsidRPr="00AC4ADB">
              <w:t>Обеспечение деятельности подведомственных учреждений  (ОДУКИК)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74 1 00 00000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7414,9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Выполнение функций казенными учреждениями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74 1 00 02300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5337,5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74 1 00 02300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5246,6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74 1 00 02300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>
              <w:t>5246,6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74 1 00 02300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45,0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74 1 00 02300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45,0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0D7110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0D7110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0D7110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0D7110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0D7110">
            <w:pPr>
              <w:jc w:val="center"/>
            </w:pPr>
            <w:r w:rsidRPr="00AC4ADB">
              <w:t>74 1 00 02300</w:t>
            </w:r>
          </w:p>
        </w:tc>
        <w:tc>
          <w:tcPr>
            <w:tcW w:w="2040" w:type="dxa"/>
          </w:tcPr>
          <w:p w:rsidR="0055000E" w:rsidRPr="00AC4ADB" w:rsidRDefault="0055000E" w:rsidP="000D7110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0D7110">
            <w:pPr>
              <w:jc w:val="center"/>
            </w:pPr>
            <w:r>
              <w:t>46,1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0D7110">
            <w:r w:rsidRPr="00AC4ADB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0D7110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0D7110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0D7110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0D7110">
            <w:pPr>
              <w:jc w:val="center"/>
            </w:pPr>
            <w:r w:rsidRPr="00AC4ADB">
              <w:t>74 1 00 02300</w:t>
            </w:r>
          </w:p>
        </w:tc>
        <w:tc>
          <w:tcPr>
            <w:tcW w:w="2040" w:type="dxa"/>
          </w:tcPr>
          <w:p w:rsidR="0055000E" w:rsidRPr="00AC4ADB" w:rsidRDefault="0055000E" w:rsidP="000D7110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0D7110">
            <w:pPr>
              <w:jc w:val="center"/>
            </w:pPr>
            <w:r>
              <w:t>46,1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1D7EFB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74 1 00 24300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0,00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D1FA0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74 1 00 24300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0,00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D1FA0">
            <w:r w:rsidRPr="00AC4ADB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74 1 00 24300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0,00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7D1FA0">
            <w:r w:rsidRPr="00AC4ADB">
              <w:t>Реализация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A011FC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A011FC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A011FC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74 1 00 72200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801,1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A011FC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A011FC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A011FC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A011FC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A011FC">
            <w:pPr>
              <w:jc w:val="center"/>
            </w:pPr>
            <w:r w:rsidRPr="00AC4ADB">
              <w:t>74 1 00 72200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801,1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A011FC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A011FC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A011FC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A011FC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A011FC">
            <w:pPr>
              <w:jc w:val="center"/>
            </w:pPr>
            <w:r w:rsidRPr="00AC4ADB">
              <w:t>74 1 00 72200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801,1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2F28BB">
            <w:r w:rsidRPr="00AC4ADB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40" w:type="dxa"/>
          </w:tcPr>
          <w:p w:rsidR="0055000E" w:rsidRPr="00AC4ADB" w:rsidRDefault="0055000E" w:rsidP="00A011FC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A011FC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A011FC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1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1276,3</w:t>
            </w:r>
          </w:p>
        </w:tc>
      </w:tr>
      <w:tr w:rsidR="0055000E" w:rsidRPr="00AC4ADB">
        <w:trPr>
          <w:trHeight w:val="327"/>
        </w:trPr>
        <w:tc>
          <w:tcPr>
            <w:tcW w:w="5508" w:type="dxa"/>
            <w:gridSpan w:val="2"/>
          </w:tcPr>
          <w:p w:rsidR="0055000E" w:rsidRPr="00AC4ADB" w:rsidRDefault="0055000E" w:rsidP="00A011FC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A011FC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A011FC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A011FC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A011FC">
            <w:pPr>
              <w:jc w:val="center"/>
            </w:pPr>
            <w:r w:rsidRPr="00AC4ADB">
              <w:t>74 1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1276,3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A011FC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A011FC">
            <w:pPr>
              <w:jc w:val="center"/>
            </w:pPr>
            <w:r w:rsidRPr="00AC4ADB">
              <w:t>031</w:t>
            </w:r>
          </w:p>
        </w:tc>
        <w:tc>
          <w:tcPr>
            <w:tcW w:w="1200" w:type="dxa"/>
          </w:tcPr>
          <w:p w:rsidR="0055000E" w:rsidRPr="00AC4ADB" w:rsidRDefault="0055000E" w:rsidP="00A011FC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A011FC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A011FC">
            <w:pPr>
              <w:jc w:val="center"/>
            </w:pPr>
            <w:r w:rsidRPr="00AC4ADB">
              <w:t>74 1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1276,3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pPr>
              <w:rPr>
                <w:b/>
                <w:bCs/>
              </w:rPr>
            </w:pPr>
            <w:r w:rsidRPr="00AC4ADB">
              <w:rPr>
                <w:b/>
                <w:b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  <w:lang w:val="en-US"/>
              </w:rPr>
            </w:pPr>
            <w:r w:rsidRPr="00AC4ADB">
              <w:rPr>
                <w:b/>
                <w:bCs/>
                <w:lang w:val="en-US"/>
              </w:rPr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*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*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9128,3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Общегосударственные вопросы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4434,0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4434,0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BE3B6F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501,6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BE3B6F">
            <w:r w:rsidRPr="00AC4AD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501,6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BE3B6F">
            <w:r w:rsidRPr="00AC4ADB">
              <w:t>Осуществление полномочий по формированию, исполнению бюджета поселений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70 4 00 40040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501,6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BE3B6F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70 4 00 40040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499,3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BE3B6F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70 4 00 40040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499,3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BE3B6F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70 4 00 40040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2,3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BE3B6F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70 4 00 40040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2,3</w:t>
            </w:r>
          </w:p>
        </w:tc>
      </w:tr>
      <w:tr w:rsidR="0055000E" w:rsidRPr="00AC4ADB">
        <w:tc>
          <w:tcPr>
            <w:tcW w:w="5508" w:type="dxa"/>
            <w:gridSpan w:val="2"/>
          </w:tcPr>
          <w:p w:rsidR="0055000E" w:rsidRPr="00AC4ADB" w:rsidRDefault="0055000E" w:rsidP="004B7E93">
            <w:r w:rsidRPr="00AC4ADB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3932,4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Обеспечение деятельности органов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3932,4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3932,4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3123,1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3123,1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808,5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808,5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4B1BC1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4B1BC1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4B1BC1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4B1BC1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0,8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4B1BC1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4B1BC1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4B1BC1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4B1BC1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0,8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Уплата налога на имущество организаций и земельного налога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-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-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-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Обслуживание государственного и муниципального долга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17,6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Обслуживание внутреннего государственного и муниципального долга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75 0 00 00000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 w:rsidRPr="00AC4ADB">
              <w:t>17,6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Процентные платежи по муниципальному долгу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75 0 00 02700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 w:rsidRPr="00AC4ADB">
              <w:t>17,6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Обслуживание государственного долга Российской Федерации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75 0 00 02700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700</w:t>
            </w: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 w:rsidRPr="00AC4ADB">
              <w:t>17,6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Обслуживание муниципального долга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75 0 00 02700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730</w:t>
            </w: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 w:rsidRPr="00AC4ADB">
              <w:t>17,6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4746,4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2294,5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Предоставление межбюджетных трансфертов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73 0 00 00000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2294,5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Предоставление межбюджетных трансфертов местным бюджетам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73 1 00 00000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2294,5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В том числе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73 1 00 40010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1500,0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Межбюджетные трансферты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73 1 00 40010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500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1500,0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Дотации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73 1 00 40010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510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1500,0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73 1 00 76100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794,5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Межбюджетные трансферты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73 1 00 76100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500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794,5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Дотации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73 1 00 76100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510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794,5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2451,9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Предоставление межбюджетных трансфертов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73 0 00 00000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AA69FA">
            <w:pPr>
              <w:jc w:val="center"/>
            </w:pPr>
            <w:r>
              <w:t>2451,9</w:t>
            </w:r>
          </w:p>
        </w:tc>
      </w:tr>
      <w:tr w:rsidR="0055000E" w:rsidRPr="00AC4ADB">
        <w:trPr>
          <w:gridBefore w:val="1"/>
          <w:trHeight w:val="615"/>
        </w:trPr>
        <w:tc>
          <w:tcPr>
            <w:tcW w:w="5508" w:type="dxa"/>
          </w:tcPr>
          <w:p w:rsidR="0055000E" w:rsidRPr="00AC4ADB" w:rsidRDefault="0055000E" w:rsidP="004B7E93">
            <w:r w:rsidRPr="00AC4ADB">
              <w:t xml:space="preserve">Предоставление межбюджетных трансфертов местным бюджетам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73 1 00 00000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AA69FA">
            <w:pPr>
              <w:jc w:val="center"/>
            </w:pPr>
            <w:r>
              <w:t>2451,9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rPr>
                <w:spacing w:val="-18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73 1 00 40020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AA69FA">
            <w:pPr>
              <w:jc w:val="center"/>
            </w:pPr>
            <w:r>
              <w:t>1433,1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pPr>
              <w:rPr>
                <w:spacing w:val="-18"/>
              </w:rPr>
            </w:pPr>
            <w:r w:rsidRPr="00AC4ADB">
              <w:t>Межбюджетные трансферты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73 1 00 40020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500</w:t>
            </w:r>
          </w:p>
        </w:tc>
        <w:tc>
          <w:tcPr>
            <w:tcW w:w="2520" w:type="dxa"/>
          </w:tcPr>
          <w:p w:rsidR="0055000E" w:rsidRPr="00AC4ADB" w:rsidRDefault="0055000E" w:rsidP="00AA69FA">
            <w:pPr>
              <w:jc w:val="center"/>
            </w:pPr>
            <w:r>
              <w:t>1433,1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pPr>
              <w:rPr>
                <w:spacing w:val="-18"/>
              </w:rPr>
            </w:pPr>
            <w:r w:rsidRPr="00AC4ADB">
              <w:rPr>
                <w:spacing w:val="-18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73 1 00 40020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540</w:t>
            </w:r>
          </w:p>
        </w:tc>
        <w:tc>
          <w:tcPr>
            <w:tcW w:w="2520" w:type="dxa"/>
          </w:tcPr>
          <w:p w:rsidR="0055000E" w:rsidRPr="00AC4ADB" w:rsidRDefault="0055000E" w:rsidP="00AA69FA">
            <w:pPr>
              <w:jc w:val="center"/>
            </w:pPr>
            <w:r>
              <w:t>1433,1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pPr>
              <w:rPr>
                <w:spacing w:val="-18"/>
              </w:rPr>
            </w:pPr>
            <w:r w:rsidRPr="005F434E">
              <w:rPr>
                <w:spacing w:val="-18"/>
              </w:rPr>
              <w:t>Иные межбюджетные трансферты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BC5CFD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BC5CFD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BC5CFD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5F434E">
            <w:pPr>
              <w:jc w:val="center"/>
            </w:pPr>
            <w:r w:rsidRPr="00AC4ADB">
              <w:t xml:space="preserve">73 1 00 </w:t>
            </w:r>
            <w:r>
              <w:t>79200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900F11" w:rsidRDefault="0055000E" w:rsidP="00AA69FA">
            <w:pPr>
              <w:jc w:val="center"/>
            </w:pPr>
            <w:r w:rsidRPr="00900F11">
              <w:t>949,0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BC5CFD">
            <w:pPr>
              <w:rPr>
                <w:spacing w:val="-18"/>
              </w:rPr>
            </w:pPr>
            <w:r w:rsidRPr="00AC4ADB">
              <w:t>Межбюджетные трансферты</w:t>
            </w:r>
          </w:p>
        </w:tc>
        <w:tc>
          <w:tcPr>
            <w:tcW w:w="840" w:type="dxa"/>
          </w:tcPr>
          <w:p w:rsidR="0055000E" w:rsidRPr="00AC4ADB" w:rsidRDefault="0055000E" w:rsidP="00BC5CFD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BC5CFD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BC5CFD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BC5CFD">
            <w:pPr>
              <w:jc w:val="center"/>
            </w:pPr>
            <w:r w:rsidRPr="00AC4ADB">
              <w:t xml:space="preserve">73 1 00 </w:t>
            </w:r>
            <w:r>
              <w:t>79200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>
              <w:t>500</w:t>
            </w:r>
          </w:p>
        </w:tc>
        <w:tc>
          <w:tcPr>
            <w:tcW w:w="2520" w:type="dxa"/>
          </w:tcPr>
          <w:p w:rsidR="0055000E" w:rsidRPr="00900F11" w:rsidRDefault="0055000E" w:rsidP="00AA69FA">
            <w:pPr>
              <w:jc w:val="center"/>
            </w:pPr>
            <w:r w:rsidRPr="00900F11">
              <w:t>949,0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BC5CFD">
            <w:pPr>
              <w:rPr>
                <w:spacing w:val="-18"/>
              </w:rPr>
            </w:pPr>
            <w:r w:rsidRPr="00AC4ADB">
              <w:rPr>
                <w:spacing w:val="-18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55000E" w:rsidRPr="00AC4ADB" w:rsidRDefault="0055000E" w:rsidP="00BC5CFD">
            <w:pPr>
              <w:jc w:val="center"/>
            </w:pPr>
            <w:r w:rsidRPr="00AC4ADB">
              <w:t>058</w:t>
            </w:r>
          </w:p>
        </w:tc>
        <w:tc>
          <w:tcPr>
            <w:tcW w:w="1200" w:type="dxa"/>
          </w:tcPr>
          <w:p w:rsidR="0055000E" w:rsidRPr="00AC4ADB" w:rsidRDefault="0055000E" w:rsidP="00BC5CFD">
            <w:pPr>
              <w:jc w:val="center"/>
            </w:pPr>
            <w:r w:rsidRPr="00AC4ADB">
              <w:t>14</w:t>
            </w:r>
          </w:p>
        </w:tc>
        <w:tc>
          <w:tcPr>
            <w:tcW w:w="1080" w:type="dxa"/>
          </w:tcPr>
          <w:p w:rsidR="0055000E" w:rsidRPr="00AC4ADB" w:rsidRDefault="0055000E" w:rsidP="00BC5CFD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BC5CFD">
            <w:pPr>
              <w:jc w:val="center"/>
            </w:pPr>
            <w:r w:rsidRPr="00AC4ADB">
              <w:t xml:space="preserve">73 1 00 </w:t>
            </w:r>
            <w:r>
              <w:t>79200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>
              <w:t>540</w:t>
            </w:r>
          </w:p>
        </w:tc>
        <w:tc>
          <w:tcPr>
            <w:tcW w:w="2520" w:type="dxa"/>
          </w:tcPr>
          <w:p w:rsidR="0055000E" w:rsidRPr="00900F11" w:rsidRDefault="0055000E" w:rsidP="00AA69FA">
            <w:pPr>
              <w:jc w:val="center"/>
            </w:pPr>
            <w:r w:rsidRPr="00900F11">
              <w:t>949,0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pPr>
              <w:rPr>
                <w:b/>
                <w:bCs/>
              </w:rPr>
            </w:pPr>
            <w:r w:rsidRPr="00AC4ADB">
              <w:rPr>
                <w:b/>
                <w:bCs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*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*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54510,9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Общегосударственные вопросы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27664,8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1291,7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1291,7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Обеспечение деятельности органов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1291,7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1169,7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Default="0055000E" w:rsidP="00F87D29">
            <w:pPr>
              <w:jc w:val="center"/>
            </w:pPr>
            <w:r w:rsidRPr="00F74784">
              <w:t>1169,7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Default="0055000E" w:rsidP="00F87D29">
            <w:pPr>
              <w:jc w:val="center"/>
            </w:pPr>
            <w:r w:rsidRPr="00F74784">
              <w:t>1169,7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122,0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71 3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122,0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71 3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122,0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13574,6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1438,4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1416,1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201,8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194,9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194,9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6,9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6,9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213,9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192,5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192,5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21,4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21,4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70 2 00 76500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202,1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70 2 00 76500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188,2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70 2 00 76500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188,2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70 2 00 76500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13,9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70 2 00 76500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13,9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70 2 00 76600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210,7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70 2 00 76600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209,0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70 2 00 76600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209,0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70 2 00 76600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70 2 00 76600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77Б00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203,9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77Б00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203,9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77Б00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203,9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77Б00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-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77Б00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-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Осуществление 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77Е00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383,7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77Е00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335,8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77Е00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335,8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77Е00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47,9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77Е00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47,9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22,3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70 4 00 40050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22,3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70 4 00 40050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22,3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D4AD7">
            <w:r w:rsidRPr="00AC4AD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70 4 00 40050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22,3</w:t>
            </w:r>
          </w:p>
        </w:tc>
      </w:tr>
      <w:tr w:rsidR="0055000E" w:rsidRPr="00AC4ADB">
        <w:trPr>
          <w:gridBefore w:val="1"/>
          <w:trHeight w:val="547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12136,2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Обеспечение деятельности органов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11157,5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9200,0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8597,2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>
              <w:t>8597,2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405,7</w:t>
            </w:r>
          </w:p>
        </w:tc>
      </w:tr>
      <w:tr w:rsidR="0055000E" w:rsidRPr="00AC4ADB">
        <w:trPr>
          <w:gridBefore w:val="1"/>
          <w:trHeight w:val="95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405,7</w:t>
            </w:r>
          </w:p>
        </w:tc>
      </w:tr>
      <w:tr w:rsidR="0055000E" w:rsidRPr="00AC4ADB">
        <w:trPr>
          <w:gridBefore w:val="1"/>
          <w:trHeight w:val="95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F76A5C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F76A5C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F76A5C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F76A5C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197,0</w:t>
            </w:r>
          </w:p>
        </w:tc>
      </w:tr>
      <w:tr w:rsidR="0055000E" w:rsidRPr="00AC4ADB">
        <w:trPr>
          <w:gridBefore w:val="1"/>
          <w:trHeight w:val="95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F76A5C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F76A5C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F76A5C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F76A5C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197,0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Уплата налога на имущество организаций и земельного налога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179,3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179,3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179,3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386,6</w:t>
            </w:r>
          </w:p>
        </w:tc>
      </w:tr>
      <w:tr w:rsidR="0055000E" w:rsidRPr="00AC4ADB">
        <w:trPr>
          <w:gridBefore w:val="1"/>
          <w:trHeight w:val="95"/>
        </w:trPr>
        <w:tc>
          <w:tcPr>
            <w:tcW w:w="5508" w:type="dxa"/>
          </w:tcPr>
          <w:p w:rsidR="0055000E" w:rsidRPr="00AC4ADB" w:rsidRDefault="0055000E" w:rsidP="007251A8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71 3 00 72200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386,6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71 3 00 72200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386,6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51D26">
            <w:r w:rsidRPr="00AC4ADB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F51D26">
            <w:pPr>
              <w:jc w:val="center"/>
            </w:pPr>
            <w:r w:rsidRPr="00AC4ADB">
              <w:t>71 3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1391,7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71 3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1391,7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71 3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1391,7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45599">
            <w:r w:rsidRPr="00AC4ADB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978,8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45599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978,8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F43F9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841,3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F43F9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841,3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56A80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F56A80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F56A80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F56A80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F56A80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137,5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56A80">
            <w:r w:rsidRPr="00AC4AD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F56A80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F56A80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F56A80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F56A80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137,5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56A80">
            <w:r w:rsidRPr="00AC4ADB">
              <w:t>Судебная система</w:t>
            </w:r>
          </w:p>
        </w:tc>
        <w:tc>
          <w:tcPr>
            <w:tcW w:w="840" w:type="dxa"/>
          </w:tcPr>
          <w:p w:rsidR="0055000E" w:rsidRPr="00AC4ADB" w:rsidRDefault="0055000E" w:rsidP="00F56A80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F56A80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F56A80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F56A80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297359">
            <w:pPr>
              <w:jc w:val="center"/>
            </w:pPr>
            <w:r>
              <w:t>0,00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56A80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AC4ADB" w:rsidRDefault="0055000E" w:rsidP="00F56A80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F56A80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F56A80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F56A80">
            <w:pPr>
              <w:jc w:val="center"/>
            </w:pPr>
            <w:r w:rsidRPr="00AC4ADB">
              <w:t>70 0 00 00000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297359">
            <w:pPr>
              <w:jc w:val="center"/>
            </w:pPr>
            <w:r>
              <w:t>0,00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56A80">
            <w:r w:rsidRPr="00AC4ADB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40" w:type="dxa"/>
          </w:tcPr>
          <w:p w:rsidR="0055000E" w:rsidRPr="00AC4ADB" w:rsidRDefault="0055000E" w:rsidP="00F56A80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F56A80">
            <w:pPr>
              <w:jc w:val="center"/>
            </w:pPr>
            <w:r w:rsidRPr="00AC4ADB">
              <w:t xml:space="preserve">01 </w:t>
            </w:r>
          </w:p>
        </w:tc>
        <w:tc>
          <w:tcPr>
            <w:tcW w:w="1080" w:type="dxa"/>
          </w:tcPr>
          <w:p w:rsidR="0055000E" w:rsidRPr="00AC4ADB" w:rsidRDefault="0055000E" w:rsidP="00F56A80">
            <w:pPr>
              <w:jc w:val="center"/>
            </w:pPr>
            <w:r w:rsidRPr="00AC4ADB">
              <w:t xml:space="preserve">05 </w:t>
            </w:r>
          </w:p>
        </w:tc>
        <w:tc>
          <w:tcPr>
            <w:tcW w:w="2040" w:type="dxa"/>
          </w:tcPr>
          <w:p w:rsidR="0055000E" w:rsidRPr="00AC4ADB" w:rsidRDefault="0055000E" w:rsidP="00F56A80">
            <w:pPr>
              <w:jc w:val="center"/>
            </w:pPr>
            <w:r w:rsidRPr="00AC4ADB">
              <w:t>70 5 00 00000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297359">
            <w:pPr>
              <w:jc w:val="center"/>
            </w:pPr>
            <w:r>
              <w:t>0,00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56A80">
            <w:r w:rsidRPr="00AC4ADB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40" w:type="dxa"/>
          </w:tcPr>
          <w:p w:rsidR="0055000E" w:rsidRPr="00AC4ADB" w:rsidRDefault="0055000E" w:rsidP="00F56A80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F56A80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F56A80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F56A80">
            <w:pPr>
              <w:jc w:val="center"/>
            </w:pPr>
            <w:r w:rsidRPr="00AC4ADB">
              <w:t>70 5 00 51200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0,00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56A80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F56A80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F56A80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F56A80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F56A80">
            <w:pPr>
              <w:jc w:val="center"/>
            </w:pPr>
            <w:r w:rsidRPr="00AC4ADB">
              <w:t>70 5 00 51200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0,00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56A80">
            <w:r w:rsidRPr="00AC4AD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F56A80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F56A80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F56A80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F56A80">
            <w:pPr>
              <w:jc w:val="center"/>
            </w:pPr>
            <w:r w:rsidRPr="00AC4ADB">
              <w:t>70 5 00 51200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0,00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45599">
            <w:r w:rsidRPr="00AC4ADB">
              <w:t>Резервные фонды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-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45599">
            <w:r w:rsidRPr="00AC4ADB">
              <w:t>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-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45599">
            <w:r w:rsidRPr="00AC4ADB">
              <w:t>Управление резервными средствами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79 1 00 00000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-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45599">
            <w:r w:rsidRPr="00AC4ADB">
              <w:t>Средства , выделяемые из резервного фонда местной администрации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79 1 00 02600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-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45599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79 1 00 02600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-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45599">
            <w:r w:rsidRPr="00AC4ADB">
              <w:t>Резервные средства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79 1 00 02600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870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-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Другие общегосударственные вопросы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12784,0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A313F">
            <w:pPr>
              <w:jc w:val="both"/>
            </w:pPr>
            <w:r w:rsidRPr="00AC4ADB">
              <w:t>Муниципальные  программы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01 0 00 00000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880,0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A313F">
            <w:pPr>
              <w:jc w:val="both"/>
            </w:pPr>
            <w:r w:rsidRPr="00AC4ADB">
              <w:t xml:space="preserve">Муниципальная программа </w:t>
            </w:r>
            <w:r>
              <w:t>«</w:t>
            </w:r>
            <w:r w:rsidRPr="00AC4ADB">
              <w:t>Профилактика терроризма и экстремизма в Озинском муниципальном районе Саратовской области</w:t>
            </w:r>
            <w:r>
              <w:t>»</w:t>
            </w:r>
            <w:r w:rsidRPr="00AC4ADB">
              <w:t xml:space="preserve"> на 2018-2020 годы</w:t>
            </w:r>
            <w:r>
              <w:t>»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01 5 00 00000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>
              <w:t>600,0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A313F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3E0F61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3E0F61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3E0F61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01 5 00 02100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F63A87">
            <w:pPr>
              <w:jc w:val="center"/>
            </w:pPr>
            <w:r w:rsidRPr="006E3AE8">
              <w:t>600,</w:t>
            </w:r>
            <w:r>
              <w:t>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E0F61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3E0F61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3E0F61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3E0F61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3E0F61">
            <w:pPr>
              <w:jc w:val="center"/>
            </w:pPr>
            <w:r w:rsidRPr="00AC4ADB">
              <w:t>01 5 00 02100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Default="0055000E" w:rsidP="00F63A87">
            <w:pPr>
              <w:jc w:val="center"/>
            </w:pPr>
            <w:r w:rsidRPr="006E3AE8">
              <w:t>600,</w:t>
            </w:r>
            <w:r>
              <w:t>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E0F61">
            <w:pPr>
              <w:jc w:val="both"/>
            </w:pPr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3E0F61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3E0F61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3E0F61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3E0F61">
            <w:pPr>
              <w:jc w:val="center"/>
            </w:pPr>
            <w:r w:rsidRPr="00AC4ADB">
              <w:t>01 5 00 02100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Default="0055000E" w:rsidP="00F63A87">
            <w:pPr>
              <w:jc w:val="center"/>
            </w:pPr>
            <w:r w:rsidRPr="006E3AE8">
              <w:t>600,</w:t>
            </w:r>
            <w:r>
              <w:t>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E0F61">
            <w:pPr>
              <w:jc w:val="both"/>
            </w:pPr>
            <w:r w:rsidRPr="00AC4ADB">
              <w:t xml:space="preserve">Муниципальная программа </w:t>
            </w:r>
            <w:r>
              <w:t>«</w:t>
            </w:r>
            <w:r w:rsidRPr="00AC4ADB">
              <w:t xml:space="preserve"> Создание условий для оказания медицинской помощи населению на территории Озинского муниципального района в 2016- 2018 гг.</w:t>
            </w:r>
            <w:r>
              <w:t>»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3E0F61">
            <w:pPr>
              <w:jc w:val="center"/>
            </w:pPr>
            <w:r w:rsidRPr="00AC4ADB">
              <w:t>01 8 00 00000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 w:rsidRPr="00AC4ADB">
              <w:t>280,0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E0F61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3E0F61">
            <w:pPr>
              <w:jc w:val="center"/>
            </w:pPr>
            <w:r w:rsidRPr="00AC4ADB">
              <w:t>01 8 00 02100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 w:rsidRPr="00AC4ADB">
              <w:t>280,0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pPr>
              <w:jc w:val="both"/>
            </w:pPr>
            <w:r w:rsidRPr="00EA0CE5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01 8 00 02100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>
              <w:t>200</w:t>
            </w: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 w:rsidRPr="00AC4ADB">
              <w:t>280,0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pPr>
              <w:jc w:val="both"/>
            </w:pPr>
            <w:r w:rsidRPr="00EA0CE5">
              <w:t>Публичные нормативные социальные выплаты гражданам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01 8 00 02100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>
              <w:t>240</w:t>
            </w: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 w:rsidRPr="00AC4ADB">
              <w:t>280,0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E0F61">
            <w:pPr>
              <w:jc w:val="both"/>
            </w:pPr>
            <w:r w:rsidRPr="00AC4ADB">
              <w:t>Муниципальные программы</w:t>
            </w:r>
          </w:p>
        </w:tc>
        <w:tc>
          <w:tcPr>
            <w:tcW w:w="840" w:type="dxa"/>
          </w:tcPr>
          <w:p w:rsidR="0055000E" w:rsidRPr="00AC4ADB" w:rsidRDefault="0055000E" w:rsidP="003E0F61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3E0F61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3E0F61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3E0F61">
            <w:pPr>
              <w:jc w:val="center"/>
            </w:pPr>
            <w:r w:rsidRPr="00AC4ADB">
              <w:t>04 0 00 00000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>
              <w:t>1669,4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E0F61">
            <w:pPr>
              <w:jc w:val="both"/>
            </w:pPr>
            <w:r w:rsidRPr="00AC4ADB">
              <w:t>Муниципальная программа</w:t>
            </w:r>
            <w:r>
              <w:t>»</w:t>
            </w:r>
            <w:r w:rsidRPr="00AC4ADB">
              <w:t>Укрепление материально-технической базы органов местного самоуправления в Озинском муниципальном районе</w:t>
            </w:r>
          </w:p>
          <w:p w:rsidR="0055000E" w:rsidRPr="00AC4ADB" w:rsidRDefault="0055000E" w:rsidP="003E0F61">
            <w:pPr>
              <w:jc w:val="both"/>
            </w:pPr>
            <w:r w:rsidRPr="00AC4ADB">
              <w:t>на 2018-2020 годы</w:t>
            </w:r>
            <w:r>
              <w:t>»</w:t>
            </w:r>
          </w:p>
        </w:tc>
        <w:tc>
          <w:tcPr>
            <w:tcW w:w="840" w:type="dxa"/>
          </w:tcPr>
          <w:p w:rsidR="0055000E" w:rsidRPr="00AC4ADB" w:rsidRDefault="0055000E" w:rsidP="003E0F61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3E0F61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3E0F61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3E0F61">
            <w:pPr>
              <w:jc w:val="center"/>
            </w:pPr>
            <w:r w:rsidRPr="00AC4ADB">
              <w:t>04 2 00 00000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>
              <w:t>738,2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E0F61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3E0F61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3E0F61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3E0F61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3E0F61">
            <w:pPr>
              <w:jc w:val="center"/>
            </w:pPr>
            <w:r w:rsidRPr="00AC4ADB">
              <w:t>04 2 00 02100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>
              <w:t>738,2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E0F61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3E0F61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3E0F61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3E0F61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3E0F61">
            <w:pPr>
              <w:jc w:val="center"/>
            </w:pPr>
            <w:r w:rsidRPr="00AC4ADB">
              <w:t>04 2 00 02100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>
              <w:t>738,2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E0F61">
            <w:pPr>
              <w:jc w:val="both"/>
            </w:pPr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3E0F61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3E0F61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3E0F61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3E0F61">
            <w:pPr>
              <w:jc w:val="center"/>
            </w:pPr>
            <w:r w:rsidRPr="00AC4ADB">
              <w:t>04 2 00 02100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3E0F61">
            <w:pPr>
              <w:jc w:val="center"/>
            </w:pPr>
            <w:r>
              <w:t>738,2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A313F">
            <w:pPr>
              <w:jc w:val="both"/>
            </w:pPr>
            <w:r w:rsidRPr="00AC4ADB">
              <w:t xml:space="preserve">Муниципальная программа </w:t>
            </w:r>
            <w:r>
              <w:t>«</w:t>
            </w:r>
            <w:r w:rsidRPr="00AC4ADB">
              <w:t>Создание условий для реализации установленных полномочий (функций) администрацией Озинского муниципального района на 2018-2020 годы</w:t>
            </w:r>
            <w:r>
              <w:t>»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04 8 00 00000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949,9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A313F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04 8 00 02100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8F4923">
            <w:pPr>
              <w:jc w:val="center"/>
            </w:pPr>
            <w:r>
              <w:t>881,2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A313F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04 8 00 02100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8F4923">
            <w:pPr>
              <w:jc w:val="center"/>
            </w:pPr>
            <w:r>
              <w:t>881,2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A313F">
            <w:pPr>
              <w:jc w:val="both"/>
            </w:pPr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04 8 00 02100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8F4923">
            <w:pPr>
              <w:jc w:val="center"/>
            </w:pPr>
            <w:r>
              <w:t>881,2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A313F">
            <w:pPr>
              <w:jc w:val="both"/>
            </w:pPr>
            <w:r w:rsidRPr="00F63A87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EC62F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EC62F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EC62F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F63A87">
            <w:pPr>
              <w:jc w:val="center"/>
            </w:pPr>
            <w:r w:rsidRPr="00AC4ADB">
              <w:t xml:space="preserve">04 8 00 </w:t>
            </w:r>
            <w:r>
              <w:t>722</w:t>
            </w:r>
            <w:r w:rsidRPr="00AC4ADB">
              <w:t>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8F4923">
            <w:pPr>
              <w:jc w:val="center"/>
            </w:pPr>
            <w:r>
              <w:t>50,0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C62F3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EC62F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EC62F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EC62F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EC62F3">
            <w:pPr>
              <w:jc w:val="center"/>
            </w:pPr>
            <w:r w:rsidRPr="00AC4ADB">
              <w:t xml:space="preserve">04 8 00 </w:t>
            </w:r>
            <w:r>
              <w:t>722</w:t>
            </w:r>
            <w:r w:rsidRPr="00AC4ADB">
              <w:t>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>
              <w:t>200</w:t>
            </w:r>
          </w:p>
        </w:tc>
        <w:tc>
          <w:tcPr>
            <w:tcW w:w="2520" w:type="dxa"/>
          </w:tcPr>
          <w:p w:rsidR="0055000E" w:rsidRDefault="0055000E" w:rsidP="008F4923">
            <w:pPr>
              <w:jc w:val="center"/>
            </w:pPr>
            <w:r>
              <w:t>50,0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C62F3">
            <w:pPr>
              <w:jc w:val="both"/>
            </w:pPr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EC62F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EC62F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EC62F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EC62F3">
            <w:pPr>
              <w:jc w:val="center"/>
            </w:pPr>
            <w:r w:rsidRPr="00AC4ADB">
              <w:t xml:space="preserve">04 8 00 </w:t>
            </w:r>
            <w:r>
              <w:t>722</w:t>
            </w:r>
            <w:r w:rsidRPr="00AC4ADB">
              <w:t>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>
              <w:t>240</w:t>
            </w:r>
          </w:p>
        </w:tc>
        <w:tc>
          <w:tcPr>
            <w:tcW w:w="2520" w:type="dxa"/>
          </w:tcPr>
          <w:p w:rsidR="0055000E" w:rsidRDefault="0055000E" w:rsidP="008F4923">
            <w:pPr>
              <w:jc w:val="center"/>
            </w:pPr>
            <w:r>
              <w:t>50,0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Муниципальная программа</w:t>
            </w:r>
            <w:r>
              <w:t>»</w:t>
            </w:r>
            <w:r w:rsidRPr="00AC4ADB">
              <w:t>Повышение оплаты труда некоторых  категорий работников муниципальных учреждений Озинского муниципального района</w:t>
            </w:r>
            <w:r>
              <w:t>»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05 0 00 00000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464,9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 xml:space="preserve">Основное мероприятие муниципальной программы </w:t>
            </w:r>
            <w:r>
              <w:t>«</w:t>
            </w:r>
            <w:r w:rsidRPr="00AC4ADB">
              <w:t>Повышение оплаты труда некоторых  категорий работников муниципальных учреждений Озинского муниципального района</w:t>
            </w:r>
            <w:r>
              <w:t>»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05 0 01 00000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464,9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441,1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441,1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441,1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5000E" w:rsidRPr="00AC4ADB" w:rsidRDefault="0055000E" w:rsidP="00600594"/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23,8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23,8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110</w:t>
            </w:r>
          </w:p>
          <w:p w:rsidR="0055000E" w:rsidRPr="00AC4ADB" w:rsidRDefault="0055000E" w:rsidP="00600594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23,8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BC5CFD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AC4ADB" w:rsidRDefault="0055000E" w:rsidP="00BC5CFD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BC5CFD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BC5CFD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>
              <w:t>70 0 00 00000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</w:p>
        </w:tc>
        <w:tc>
          <w:tcPr>
            <w:tcW w:w="2520" w:type="dxa"/>
          </w:tcPr>
          <w:p w:rsidR="0055000E" w:rsidRPr="00050ACE" w:rsidRDefault="0055000E" w:rsidP="00131C13">
            <w:pPr>
              <w:jc w:val="center"/>
            </w:pPr>
            <w:r w:rsidRPr="00050ACE">
              <w:t>51,0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BC5CFD">
              <w:t>Иные межбюджетные трансферты</w:t>
            </w:r>
          </w:p>
        </w:tc>
        <w:tc>
          <w:tcPr>
            <w:tcW w:w="840" w:type="dxa"/>
          </w:tcPr>
          <w:p w:rsidR="0055000E" w:rsidRPr="00AC4ADB" w:rsidRDefault="0055000E" w:rsidP="00BC5CFD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BC5CFD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BC5CFD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>
              <w:t>70 8 00 00000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</w:p>
        </w:tc>
        <w:tc>
          <w:tcPr>
            <w:tcW w:w="2520" w:type="dxa"/>
          </w:tcPr>
          <w:p w:rsidR="0055000E" w:rsidRPr="00050ACE" w:rsidRDefault="0055000E" w:rsidP="00131C13">
            <w:pPr>
              <w:jc w:val="center"/>
            </w:pPr>
            <w:r w:rsidRPr="00050ACE">
              <w:t>51,0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BC5CFD" w:rsidRDefault="0055000E" w:rsidP="00600594">
            <w:r w:rsidRPr="00BC5CFD">
              <w:t>Иные межбюджетные трансферты в целях обеспечения надлежащего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BC5CFD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BC5CFD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BC5CFD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BC5CFD">
            <w:pPr>
              <w:jc w:val="center"/>
            </w:pPr>
            <w:r>
              <w:t>70 8 00 79200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</w:p>
        </w:tc>
        <w:tc>
          <w:tcPr>
            <w:tcW w:w="2520" w:type="dxa"/>
          </w:tcPr>
          <w:p w:rsidR="0055000E" w:rsidRPr="00050ACE" w:rsidRDefault="0055000E" w:rsidP="00131C13">
            <w:pPr>
              <w:jc w:val="center"/>
            </w:pPr>
            <w:r w:rsidRPr="00050ACE">
              <w:t>51,0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C696A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7C696A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C696A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C696A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7C696A">
            <w:pPr>
              <w:jc w:val="center"/>
            </w:pPr>
            <w:r>
              <w:t>70 8 00 79200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>
              <w:t>200</w:t>
            </w:r>
          </w:p>
        </w:tc>
        <w:tc>
          <w:tcPr>
            <w:tcW w:w="2520" w:type="dxa"/>
          </w:tcPr>
          <w:p w:rsidR="0055000E" w:rsidRPr="00050ACE" w:rsidRDefault="0055000E" w:rsidP="00131C13">
            <w:pPr>
              <w:jc w:val="center"/>
            </w:pPr>
            <w:r w:rsidRPr="00050ACE">
              <w:t>51,0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C696A">
            <w:pPr>
              <w:jc w:val="both"/>
            </w:pPr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7C696A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C696A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C696A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7C696A">
            <w:pPr>
              <w:jc w:val="center"/>
            </w:pPr>
            <w:r>
              <w:t>70 8 00 79200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>
              <w:t>240</w:t>
            </w:r>
          </w:p>
        </w:tc>
        <w:tc>
          <w:tcPr>
            <w:tcW w:w="2520" w:type="dxa"/>
          </w:tcPr>
          <w:p w:rsidR="0055000E" w:rsidRPr="00050ACE" w:rsidRDefault="0055000E" w:rsidP="00131C13">
            <w:pPr>
              <w:jc w:val="center"/>
            </w:pPr>
            <w:r w:rsidRPr="00050ACE">
              <w:t>51,0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A313F">
            <w:pPr>
              <w:jc w:val="both"/>
            </w:pPr>
            <w:r>
              <w:t>,</w:t>
            </w:r>
            <w:r w:rsidRPr="00AC4ADB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B54B7A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B54B7A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B54B7A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43,5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A313F">
            <w:pPr>
              <w:jc w:val="both"/>
            </w:pPr>
            <w:r w:rsidRPr="00AC4ADB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AC4ADB" w:rsidRDefault="0055000E" w:rsidP="00B54B7A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B54B7A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B54B7A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B54B7A">
            <w:pPr>
              <w:jc w:val="center"/>
            </w:pPr>
            <w:r w:rsidRPr="00AC4ADB">
              <w:t>43,5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A313F">
            <w:pPr>
              <w:jc w:val="both"/>
            </w:pPr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B54B7A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B54B7A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B54B7A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B54B7A">
            <w:pPr>
              <w:jc w:val="center"/>
            </w:pPr>
            <w:r w:rsidRPr="00AC4ADB">
              <w:t>43,5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B54B7A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B54B7A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B54B7A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B54B7A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B54B7A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B54B7A">
            <w:pPr>
              <w:jc w:val="center"/>
            </w:pPr>
            <w:r w:rsidRPr="00AC4ADB">
              <w:t>43,5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B54B7A">
            <w:pPr>
              <w:jc w:val="both"/>
            </w:pPr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B54B7A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B54B7A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B54B7A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B54B7A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B54B7A">
            <w:pPr>
              <w:jc w:val="center"/>
            </w:pPr>
            <w:r w:rsidRPr="00AC4ADB">
              <w:t>43,5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Обеспечение деятельности подведомственных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9187,5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A3D24">
            <w:r w:rsidRPr="00AC4ADB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807,8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A3D24">
            <w:r w:rsidRPr="00AC4ADB">
              <w:t>Выполнение функций казенными учреждениями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807,8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A3D24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671,6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A3D24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671,6</w:t>
            </w:r>
          </w:p>
          <w:p w:rsidR="0055000E" w:rsidRPr="00AC4ADB" w:rsidRDefault="0055000E" w:rsidP="00131C13">
            <w:pPr>
              <w:jc w:val="center"/>
            </w:pP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A3D24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136,0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A3D24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136,0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C696A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7C696A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C696A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C696A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7C696A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>
              <w:t>800</w:t>
            </w:r>
          </w:p>
        </w:tc>
        <w:tc>
          <w:tcPr>
            <w:tcW w:w="2520" w:type="dxa"/>
          </w:tcPr>
          <w:p w:rsidR="0055000E" w:rsidRPr="00050ACE" w:rsidRDefault="0055000E" w:rsidP="00131C13">
            <w:pPr>
              <w:jc w:val="center"/>
            </w:pPr>
            <w:r w:rsidRPr="00050ACE">
              <w:t>0,2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C696A">
            <w:r w:rsidRPr="00AC4ADB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7C696A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C696A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C696A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7C696A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>
              <w:t>850</w:t>
            </w:r>
          </w:p>
        </w:tc>
        <w:tc>
          <w:tcPr>
            <w:tcW w:w="2520" w:type="dxa"/>
          </w:tcPr>
          <w:p w:rsidR="0055000E" w:rsidRPr="00050ACE" w:rsidRDefault="0055000E" w:rsidP="00131C13">
            <w:pPr>
              <w:jc w:val="center"/>
            </w:pPr>
            <w:r w:rsidRPr="00050ACE">
              <w:t>0,2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72 7 00 00000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678,1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Выполнение функций казенными учреждениями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72 7 00 02300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593,6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72 7 00 02300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280,0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72 7 00 02300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280,0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72 7 00 02300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304,7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72 7 00 02300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304,7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72 7 00 02300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72 7 00 02300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830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6,1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72 7 00 02300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2A679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A6792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2A6792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2A6792">
            <w:pPr>
              <w:jc w:val="center"/>
            </w:pPr>
            <w:r w:rsidRPr="00AC4ADB">
              <w:t>72 7 00 24300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16,7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2A679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A6792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2A6792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2A6792">
            <w:pPr>
              <w:jc w:val="center"/>
            </w:pPr>
            <w:r w:rsidRPr="00AC4ADB">
              <w:t>72 7 00 24300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16,7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2A679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A6792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2A6792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2A6792">
            <w:pPr>
              <w:jc w:val="center"/>
            </w:pPr>
            <w:r w:rsidRPr="00AC4ADB">
              <w:t>72 7 00 24300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16,7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2A6792">
            <w:pPr>
              <w:jc w:val="center"/>
            </w:pPr>
            <w:r w:rsidRPr="00AC4ADB">
              <w:t>72 7 00 72200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7,9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72 7 00 72200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7,9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72 7 00 72200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7,9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05050">
            <w:r w:rsidRPr="00AC4ADB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7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60,0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72 7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60,0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72 7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60,0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Обеспечение деятельности подведомственных учреждений (ОДА)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72 8 00 00000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7857,0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Выполнение функций казенными учреждениями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72 8 00 02300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6556,2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72 8 00 02300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2930,6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72 8 00 02300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2930,6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72 8 00 02300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3440,9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72 8 00 02300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3440,9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5A10F6">
            <w:pPr>
              <w:jc w:val="center"/>
            </w:pPr>
            <w:r w:rsidRPr="00AC4ADB">
              <w:t>72 8 00 02300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183,7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5A10F6">
            <w:pPr>
              <w:jc w:val="center"/>
            </w:pPr>
            <w:r w:rsidRPr="00AC4ADB">
              <w:t>72 8 00 02300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830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124,3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5A10F6">
            <w:pPr>
              <w:jc w:val="center"/>
            </w:pPr>
            <w:r w:rsidRPr="00AC4ADB">
              <w:t>72 8 00 02300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59,4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Уплата налога на имущество организаций и земельного налога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72 8 00 02400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600594">
            <w:pPr>
              <w:jc w:val="center"/>
            </w:pPr>
            <w:r>
              <w:t>9,1</w:t>
            </w:r>
          </w:p>
        </w:tc>
      </w:tr>
      <w:tr w:rsidR="0055000E" w:rsidRPr="00AC4ADB">
        <w:trPr>
          <w:gridBefore w:val="1"/>
          <w:trHeight w:val="95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72 8 00 02400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72 8 00 02400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65690E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5690E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5690E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72 8 00 24300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44,0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5690E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65690E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5690E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5690E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5690E">
            <w:pPr>
              <w:jc w:val="center"/>
            </w:pPr>
            <w:r w:rsidRPr="00AC4ADB">
              <w:t>72 8 00 24300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44,0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5690E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65690E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5690E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65690E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5690E">
            <w:pPr>
              <w:jc w:val="center"/>
            </w:pPr>
            <w:r w:rsidRPr="00AC4ADB">
              <w:t>72 8 00 24300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44,0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5690E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65690E">
            <w:pPr>
              <w:jc w:val="center"/>
            </w:pPr>
            <w:r w:rsidRPr="00AC4ADB">
              <w:t>72 8 00 72200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793,3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72 8 00 72200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112,3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72 8 00 72200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112,3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72 8 00 72200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681,0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72 8 00 72200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681,0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05050">
            <w:r w:rsidRPr="00AC4ADB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8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300,0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72 8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300,0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251A8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7251A8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7251A8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7251A8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7251A8">
            <w:pPr>
              <w:jc w:val="center"/>
            </w:pPr>
            <w:r w:rsidRPr="00AC4ADB">
              <w:t>72 8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300,0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05050">
            <w:r w:rsidRPr="00AC4ADB">
              <w:t>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AC4ADB" w:rsidRDefault="0055000E" w:rsidP="00B54B7A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B54B7A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B54B7A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254,1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05050">
            <w:r w:rsidRPr="00AC4ADB">
              <w:t>Прочие 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AC4ADB" w:rsidRDefault="0055000E" w:rsidP="00B54B7A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B54B7A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B54B7A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79 9 00 00000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F87D29">
            <w:pPr>
              <w:jc w:val="center"/>
            </w:pPr>
            <w:r>
              <w:t>254,1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05050"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B54B7A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B54B7A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B54B7A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79 9 00 02100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F87D29">
            <w:pPr>
              <w:jc w:val="center"/>
            </w:pPr>
            <w:r>
              <w:t>254,1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B54B7A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B54B7A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B54B7A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B54B7A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B54B7A">
            <w:pPr>
              <w:jc w:val="center"/>
            </w:pPr>
            <w:r w:rsidRPr="00AC4ADB">
              <w:t>79 9 00 02100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B54B7A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B54B7A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B54B7A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B54B7A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B54B7A">
            <w:pPr>
              <w:jc w:val="center"/>
            </w:pPr>
            <w:r w:rsidRPr="00AC4ADB">
              <w:t>79 9 00 02100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05050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B54B7A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B54B7A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B54B7A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B54B7A">
            <w:pPr>
              <w:jc w:val="center"/>
            </w:pPr>
            <w:r w:rsidRPr="00AC4ADB">
              <w:t>79 9 00 02100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209,1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05050">
            <w:r w:rsidRPr="00AC4ADB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B54B7A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B54B7A">
            <w:pPr>
              <w:jc w:val="center"/>
            </w:pPr>
            <w:r w:rsidRPr="00AC4ADB">
              <w:t>01</w:t>
            </w:r>
          </w:p>
        </w:tc>
        <w:tc>
          <w:tcPr>
            <w:tcW w:w="1080" w:type="dxa"/>
          </w:tcPr>
          <w:p w:rsidR="0055000E" w:rsidRPr="00AC4ADB" w:rsidRDefault="0055000E" w:rsidP="00B54B7A">
            <w:pPr>
              <w:jc w:val="center"/>
            </w:pPr>
            <w:r w:rsidRPr="00AC4ADB">
              <w:t>13</w:t>
            </w:r>
          </w:p>
        </w:tc>
        <w:tc>
          <w:tcPr>
            <w:tcW w:w="2040" w:type="dxa"/>
          </w:tcPr>
          <w:p w:rsidR="0055000E" w:rsidRPr="00AC4ADB" w:rsidRDefault="0055000E" w:rsidP="00B54B7A">
            <w:pPr>
              <w:jc w:val="center"/>
            </w:pPr>
            <w:r w:rsidRPr="00AC4ADB">
              <w:t>79 9 00 02100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209,1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759,4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ind w:right="-187"/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643D6F">
              <w:t>759,4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643D6F">
              <w:t>759,4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643D6F">
              <w:t>759,4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70 4 00 40060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508,5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70 4 00 40060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BD5EA5">
              <w:t>508,5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70 4 00 40060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BD5EA5">
              <w:t>508,5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A7A15">
            <w:r w:rsidRPr="00AC4ADB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70 4 00 40070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250,9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A7A15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70 4 00 40070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250,9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A7A15">
            <w:r w:rsidRPr="00AC4AD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70 4 00 40070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250,9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Национальная экономика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F35F9E">
            <w:pPr>
              <w:jc w:val="center"/>
            </w:pPr>
            <w:r>
              <w:t>19327,8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Сельское хозяйство и рыболовство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77Г00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0,7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77Г00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0,7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77Г00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0,7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Проведение мероприятий по отлову и содержанию безнадзорных животных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77Д00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34,3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77Д00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34,3</w:t>
            </w:r>
          </w:p>
        </w:tc>
      </w:tr>
      <w:tr w:rsidR="0055000E" w:rsidRPr="00AC4ADB">
        <w:trPr>
          <w:gridBefore w:val="1"/>
          <w:trHeight w:val="724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77Д00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34,3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Водные ресурсы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300,0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AC4ADB" w:rsidRDefault="0055000E" w:rsidP="0065690E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5690E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65690E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 w:rsidRPr="00AC4ADB">
              <w:t>300,0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Управление резервными фондами</w:t>
            </w:r>
          </w:p>
        </w:tc>
        <w:tc>
          <w:tcPr>
            <w:tcW w:w="840" w:type="dxa"/>
          </w:tcPr>
          <w:p w:rsidR="0055000E" w:rsidRPr="00AC4ADB" w:rsidRDefault="0055000E" w:rsidP="0065690E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5690E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65690E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79 1 00 00000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 w:rsidRPr="00AC4ADB">
              <w:t>300,0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40" w:type="dxa"/>
          </w:tcPr>
          <w:p w:rsidR="0055000E" w:rsidRPr="00AC4ADB" w:rsidRDefault="0055000E" w:rsidP="0065690E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5690E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65690E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79 1 00 79990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 w:rsidRPr="00AC4ADB">
              <w:t>300,0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5690E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65690E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5690E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65690E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65690E">
            <w:pPr>
              <w:jc w:val="center"/>
            </w:pPr>
            <w:r w:rsidRPr="00AC4ADB">
              <w:t>79 1 00 79990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 w:rsidRPr="00AC4ADB">
              <w:t>300,0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5690E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65690E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5690E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65690E">
            <w:pPr>
              <w:jc w:val="center"/>
            </w:pPr>
            <w:r w:rsidRPr="00AC4ADB">
              <w:t>06</w:t>
            </w:r>
          </w:p>
        </w:tc>
        <w:tc>
          <w:tcPr>
            <w:tcW w:w="2040" w:type="dxa"/>
          </w:tcPr>
          <w:p w:rsidR="0055000E" w:rsidRPr="00AC4ADB" w:rsidRDefault="0055000E" w:rsidP="0065690E">
            <w:pPr>
              <w:jc w:val="center"/>
            </w:pPr>
            <w:r w:rsidRPr="00AC4ADB">
              <w:t>79 1 00 79990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 w:rsidRPr="00AC4ADB">
              <w:t>300,0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46778">
            <w:pPr>
              <w:jc w:val="both"/>
            </w:pPr>
            <w:r w:rsidRPr="00AC4ADB">
              <w:t>Дорожное хозяйство(дорожные фонды)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18920,4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2E33E2" w:rsidRDefault="0055000E" w:rsidP="00275862">
            <w:r w:rsidRPr="002E33E2">
              <w:t>Муниципальная программа "Развитие и совершенствование в сфере обеспечения безопасности дорожного движения, ремонта и содержания автомобильных дорог в Озинском муниципальном районе на 2018-2020 годы"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2E33E2" w:rsidRDefault="0055000E" w:rsidP="00275862">
            <w:pPr>
              <w:jc w:val="center"/>
            </w:pPr>
            <w:r w:rsidRPr="002E33E2">
              <w:t>85 0 00 00000</w:t>
            </w:r>
          </w:p>
        </w:tc>
        <w:tc>
          <w:tcPr>
            <w:tcW w:w="2040" w:type="dxa"/>
          </w:tcPr>
          <w:p w:rsidR="0055000E" w:rsidRPr="000B2E19" w:rsidRDefault="0055000E" w:rsidP="00275862">
            <w:pPr>
              <w:jc w:val="center"/>
              <w:rPr>
                <w:b/>
                <w:bCs/>
              </w:rPr>
            </w:pPr>
          </w:p>
        </w:tc>
        <w:tc>
          <w:tcPr>
            <w:tcW w:w="2520" w:type="dxa"/>
          </w:tcPr>
          <w:p w:rsidR="0055000E" w:rsidRPr="00F35F9E" w:rsidRDefault="0055000E" w:rsidP="00275862">
            <w:pPr>
              <w:jc w:val="center"/>
            </w:pPr>
            <w:r>
              <w:t>18920,4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F418B4" w:rsidRDefault="0055000E" w:rsidP="00275862">
            <w:r w:rsidRPr="000B2E19">
              <w:t>Основное мероприятие "Развитие и совершенствование в сфере обеспечения безопасности дорожного движения, ремонта и содержания автомобильных дорог в Озинском муниципальном районе на 2019-2021 годы"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  <w:r>
              <w:t>85 0 01 00000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</w:p>
        </w:tc>
        <w:tc>
          <w:tcPr>
            <w:tcW w:w="2520" w:type="dxa"/>
          </w:tcPr>
          <w:p w:rsidR="0055000E" w:rsidRPr="00F35F9E" w:rsidRDefault="0055000E" w:rsidP="00275862">
            <w:pPr>
              <w:jc w:val="center"/>
            </w:pPr>
            <w:r>
              <w:t>18920,4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F418B4" w:rsidRDefault="0055000E" w:rsidP="00275862">
            <w:r w:rsidRPr="000B2E19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  <w:r>
              <w:t>85 0 01 04110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</w:p>
        </w:tc>
        <w:tc>
          <w:tcPr>
            <w:tcW w:w="2520" w:type="dxa"/>
          </w:tcPr>
          <w:p w:rsidR="0055000E" w:rsidRPr="003F7E11" w:rsidRDefault="0055000E" w:rsidP="00275862">
            <w:pPr>
              <w:jc w:val="center"/>
            </w:pPr>
            <w:r>
              <w:t>13051,8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F418B4" w:rsidRDefault="0055000E" w:rsidP="00275862">
            <w:r w:rsidRPr="00F418B4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Default="0055000E" w:rsidP="00275862">
            <w:pPr>
              <w:jc w:val="center"/>
            </w:pPr>
            <w:r w:rsidRPr="003D3792">
              <w:t>85 0 01 04110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  <w:r>
              <w:t>200</w:t>
            </w:r>
          </w:p>
        </w:tc>
        <w:tc>
          <w:tcPr>
            <w:tcW w:w="2520" w:type="dxa"/>
          </w:tcPr>
          <w:p w:rsidR="0055000E" w:rsidRPr="003F7E11" w:rsidRDefault="0055000E" w:rsidP="00275862">
            <w:pPr>
              <w:jc w:val="center"/>
            </w:pPr>
            <w:r>
              <w:t>13051,8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F418B4" w:rsidRDefault="0055000E" w:rsidP="00275862">
            <w:r w:rsidRPr="00F418B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Default="0055000E" w:rsidP="00275862">
            <w:pPr>
              <w:jc w:val="center"/>
            </w:pPr>
            <w:r w:rsidRPr="003D3792">
              <w:t>85 0 01 04110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  <w:r>
              <w:t>240</w:t>
            </w:r>
          </w:p>
        </w:tc>
        <w:tc>
          <w:tcPr>
            <w:tcW w:w="2520" w:type="dxa"/>
          </w:tcPr>
          <w:p w:rsidR="0055000E" w:rsidRPr="003F7E11" w:rsidRDefault="0055000E" w:rsidP="00275862">
            <w:pPr>
              <w:jc w:val="center"/>
            </w:pPr>
            <w:r>
              <w:t>13051,8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F418B4" w:rsidRDefault="0055000E" w:rsidP="00275862">
            <w:r w:rsidRPr="000B2E19">
              <w:t>Капитальный ремонт</w:t>
            </w:r>
            <w:r>
              <w:t xml:space="preserve"> </w:t>
            </w:r>
            <w:r w:rsidRPr="000B2E19">
              <w:t>и ремонт  автомобильных дорог общего пользования местного значения</w:t>
            </w:r>
            <w:r>
              <w:t>,</w:t>
            </w:r>
            <w:r w:rsidRPr="000B2E19">
              <w:t xml:space="preserve"> за счет средств областного дорожного фонда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  <w:r w:rsidRPr="000B2E19">
              <w:t>85</w:t>
            </w:r>
            <w:r>
              <w:t xml:space="preserve"> </w:t>
            </w:r>
            <w:r w:rsidRPr="000B2E19">
              <w:t>0</w:t>
            </w:r>
            <w:r>
              <w:t xml:space="preserve"> </w:t>
            </w:r>
            <w:r w:rsidRPr="000B2E19">
              <w:t>01</w:t>
            </w:r>
            <w:r>
              <w:t xml:space="preserve"> </w:t>
            </w:r>
            <w:r w:rsidRPr="000B2E19">
              <w:t>D7300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</w:p>
        </w:tc>
        <w:tc>
          <w:tcPr>
            <w:tcW w:w="2520" w:type="dxa"/>
          </w:tcPr>
          <w:p w:rsidR="0055000E" w:rsidRPr="003F7E11" w:rsidRDefault="0055000E" w:rsidP="00275862">
            <w:pPr>
              <w:jc w:val="center"/>
            </w:pPr>
            <w:r w:rsidRPr="003F7E11">
              <w:t>4308,6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F418B4" w:rsidRDefault="0055000E" w:rsidP="00275862">
            <w:r w:rsidRPr="00F418B4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Default="0055000E" w:rsidP="00275862">
            <w:pPr>
              <w:jc w:val="center"/>
            </w:pPr>
            <w:r w:rsidRPr="00044CCE">
              <w:t>85 0 01 D7300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  <w:r>
              <w:t>200</w:t>
            </w:r>
          </w:p>
        </w:tc>
        <w:tc>
          <w:tcPr>
            <w:tcW w:w="2520" w:type="dxa"/>
          </w:tcPr>
          <w:p w:rsidR="0055000E" w:rsidRPr="003F7E11" w:rsidRDefault="0055000E" w:rsidP="00275862">
            <w:pPr>
              <w:jc w:val="center"/>
            </w:pPr>
            <w:r w:rsidRPr="003F7E11">
              <w:t>4308,6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F418B4" w:rsidRDefault="0055000E" w:rsidP="00275862">
            <w:r w:rsidRPr="00F418B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Default="0055000E" w:rsidP="00275862">
            <w:pPr>
              <w:jc w:val="center"/>
            </w:pPr>
            <w:r w:rsidRPr="00044CCE">
              <w:t>85 0 01 D7300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  <w:r>
              <w:t>240</w:t>
            </w:r>
          </w:p>
        </w:tc>
        <w:tc>
          <w:tcPr>
            <w:tcW w:w="2520" w:type="dxa"/>
          </w:tcPr>
          <w:p w:rsidR="0055000E" w:rsidRPr="003F7E11" w:rsidRDefault="0055000E" w:rsidP="00275862">
            <w:pPr>
              <w:jc w:val="center"/>
            </w:pPr>
            <w:r w:rsidRPr="003F7E11">
              <w:t>4308,6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F418B4" w:rsidRDefault="0055000E" w:rsidP="00275862">
            <w:r w:rsidRPr="00FD7EE9">
              <w:t>Приобретение дорожно-эксплутационной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  <w:r w:rsidRPr="000B2E19">
              <w:t>85</w:t>
            </w:r>
            <w:r>
              <w:t xml:space="preserve"> </w:t>
            </w:r>
            <w:r w:rsidRPr="000B2E19">
              <w:t>0</w:t>
            </w:r>
            <w:r>
              <w:t xml:space="preserve"> </w:t>
            </w:r>
            <w:r w:rsidRPr="000B2E19">
              <w:t>01</w:t>
            </w:r>
            <w:r>
              <w:t xml:space="preserve"> D79</w:t>
            </w:r>
            <w:r w:rsidRPr="000B2E19">
              <w:t>00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</w:p>
        </w:tc>
        <w:tc>
          <w:tcPr>
            <w:tcW w:w="2520" w:type="dxa"/>
          </w:tcPr>
          <w:p w:rsidR="0055000E" w:rsidRPr="003F7E11" w:rsidRDefault="0055000E" w:rsidP="00275862">
            <w:pPr>
              <w:jc w:val="center"/>
            </w:pPr>
            <w:r w:rsidRPr="003F7E11">
              <w:t>1500,0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F418B4" w:rsidRDefault="0055000E" w:rsidP="00275862">
            <w:r w:rsidRPr="00F418B4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Default="0055000E" w:rsidP="00275862">
            <w:pPr>
              <w:jc w:val="center"/>
            </w:pPr>
            <w:r w:rsidRPr="00044CCE">
              <w:t xml:space="preserve">85 0 01 </w:t>
            </w:r>
            <w:r>
              <w:t>D79</w:t>
            </w:r>
            <w:r w:rsidRPr="00044CCE">
              <w:t>00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  <w:r>
              <w:t>200</w:t>
            </w:r>
          </w:p>
        </w:tc>
        <w:tc>
          <w:tcPr>
            <w:tcW w:w="2520" w:type="dxa"/>
          </w:tcPr>
          <w:p w:rsidR="0055000E" w:rsidRPr="003F7E11" w:rsidRDefault="0055000E" w:rsidP="00275862">
            <w:pPr>
              <w:jc w:val="center"/>
            </w:pPr>
            <w:r w:rsidRPr="003F7E11">
              <w:t>1500,0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F418B4" w:rsidRDefault="0055000E" w:rsidP="00275862">
            <w:r w:rsidRPr="00F418B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Default="0055000E" w:rsidP="00275862">
            <w:pPr>
              <w:jc w:val="center"/>
            </w:pPr>
            <w:r w:rsidRPr="00044CCE">
              <w:t xml:space="preserve">85 0 01 </w:t>
            </w:r>
            <w:r>
              <w:t>D79</w:t>
            </w:r>
            <w:r w:rsidRPr="00044CCE">
              <w:t>00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  <w:r>
              <w:t>240</w:t>
            </w:r>
          </w:p>
        </w:tc>
        <w:tc>
          <w:tcPr>
            <w:tcW w:w="2520" w:type="dxa"/>
          </w:tcPr>
          <w:p w:rsidR="0055000E" w:rsidRPr="003F7E11" w:rsidRDefault="0055000E" w:rsidP="00275862">
            <w:pPr>
              <w:jc w:val="center"/>
            </w:pPr>
            <w:r w:rsidRPr="003F7E11">
              <w:t>1500,0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F418B4" w:rsidRDefault="0055000E" w:rsidP="00275862">
            <w:r w:rsidRPr="002A72FD">
              <w:t>Капитальный ремонт, ремонт и содержание автомобильных дорог общего пользования местного значения за счет средств местного бюджета (или за счет средств муниципального дорожного фонда)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  <w:r w:rsidRPr="000B2E19">
              <w:t>85</w:t>
            </w:r>
            <w:r>
              <w:t xml:space="preserve"> </w:t>
            </w:r>
            <w:r w:rsidRPr="000B2E19">
              <w:t>0</w:t>
            </w:r>
            <w:r>
              <w:t xml:space="preserve"> </w:t>
            </w:r>
            <w:r w:rsidRPr="000B2E19">
              <w:t>01</w:t>
            </w:r>
            <w:r>
              <w:t xml:space="preserve"> </w:t>
            </w:r>
            <w:r>
              <w:rPr>
                <w:lang w:val="en-US"/>
              </w:rPr>
              <w:t>S</w:t>
            </w:r>
            <w:r w:rsidRPr="000B2E19">
              <w:t>7300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</w:p>
        </w:tc>
        <w:tc>
          <w:tcPr>
            <w:tcW w:w="2520" w:type="dxa"/>
          </w:tcPr>
          <w:p w:rsidR="0055000E" w:rsidRPr="003F7E11" w:rsidRDefault="0055000E" w:rsidP="00275862">
            <w:pPr>
              <w:jc w:val="center"/>
            </w:pPr>
            <w:r w:rsidRPr="003F7E11">
              <w:t>10,0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F418B4" w:rsidRDefault="0055000E" w:rsidP="00275862">
            <w:r w:rsidRPr="00F418B4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Default="0055000E" w:rsidP="00275862">
            <w:pPr>
              <w:jc w:val="center"/>
            </w:pPr>
            <w:r w:rsidRPr="007B08D2">
              <w:t xml:space="preserve">85 0 01 </w:t>
            </w:r>
            <w:r w:rsidRPr="007B08D2">
              <w:rPr>
                <w:lang w:val="en-US"/>
              </w:rPr>
              <w:t>S</w:t>
            </w:r>
            <w:r w:rsidRPr="007B08D2">
              <w:t>7300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  <w:r>
              <w:t>200</w:t>
            </w:r>
          </w:p>
        </w:tc>
        <w:tc>
          <w:tcPr>
            <w:tcW w:w="2520" w:type="dxa"/>
          </w:tcPr>
          <w:p w:rsidR="0055000E" w:rsidRPr="003F7E11" w:rsidRDefault="0055000E" w:rsidP="00275862">
            <w:pPr>
              <w:jc w:val="center"/>
            </w:pPr>
            <w:r w:rsidRPr="003F7E11">
              <w:t>10,0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F418B4" w:rsidRDefault="0055000E" w:rsidP="00275862">
            <w:r w:rsidRPr="00F418B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Default="0055000E" w:rsidP="00275862">
            <w:pPr>
              <w:jc w:val="center"/>
            </w:pPr>
            <w:r w:rsidRPr="007B08D2">
              <w:t xml:space="preserve">85 0 01 </w:t>
            </w:r>
            <w:r w:rsidRPr="007B08D2">
              <w:rPr>
                <w:lang w:val="en-US"/>
              </w:rPr>
              <w:t>S</w:t>
            </w:r>
            <w:r w:rsidRPr="007B08D2">
              <w:t>7300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  <w:r>
              <w:t>240</w:t>
            </w:r>
          </w:p>
        </w:tc>
        <w:tc>
          <w:tcPr>
            <w:tcW w:w="2520" w:type="dxa"/>
          </w:tcPr>
          <w:p w:rsidR="0055000E" w:rsidRPr="003F7E11" w:rsidRDefault="0055000E" w:rsidP="00275862">
            <w:pPr>
              <w:jc w:val="center"/>
            </w:pPr>
            <w:r w:rsidRPr="003F7E11">
              <w:t>10,0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F418B4" w:rsidRDefault="0055000E" w:rsidP="00275862">
            <w:r w:rsidRPr="00F418B4"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местного бюджета ( или за счет средств муниципального дорожного фонда)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  <w:r w:rsidRPr="000B2E19">
              <w:t>85</w:t>
            </w:r>
            <w:r>
              <w:t xml:space="preserve"> </w:t>
            </w:r>
            <w:r w:rsidRPr="000B2E19">
              <w:t>0</w:t>
            </w:r>
            <w:r>
              <w:t xml:space="preserve"> </w:t>
            </w:r>
            <w:r w:rsidRPr="000B2E19">
              <w:t>01</w:t>
            </w:r>
            <w:r>
              <w:t xml:space="preserve"> </w:t>
            </w:r>
            <w:r>
              <w:rPr>
                <w:lang w:val="en-US"/>
              </w:rPr>
              <w:t>S</w:t>
            </w:r>
            <w:r w:rsidRPr="000B2E19">
              <w:t>7</w:t>
            </w:r>
            <w:r>
              <w:rPr>
                <w:lang w:val="en-US"/>
              </w:rPr>
              <w:t>9</w:t>
            </w:r>
            <w:r w:rsidRPr="000B2E19">
              <w:t>00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</w:p>
        </w:tc>
        <w:tc>
          <w:tcPr>
            <w:tcW w:w="2520" w:type="dxa"/>
          </w:tcPr>
          <w:p w:rsidR="0055000E" w:rsidRPr="003F7E11" w:rsidRDefault="0055000E" w:rsidP="00275862">
            <w:pPr>
              <w:jc w:val="center"/>
            </w:pPr>
            <w:r w:rsidRPr="003F7E11">
              <w:t>50,0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F418B4" w:rsidRDefault="0055000E" w:rsidP="00275862">
            <w:r w:rsidRPr="00F418B4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Default="0055000E" w:rsidP="00275862">
            <w:pPr>
              <w:jc w:val="center"/>
            </w:pPr>
            <w:r w:rsidRPr="00897CF0">
              <w:t xml:space="preserve">85 0 01 </w:t>
            </w:r>
            <w:r w:rsidRPr="00897CF0">
              <w:rPr>
                <w:lang w:val="en-US"/>
              </w:rPr>
              <w:t>S</w:t>
            </w:r>
            <w:r w:rsidRPr="00897CF0">
              <w:t>7</w:t>
            </w:r>
            <w:r w:rsidRPr="00897CF0">
              <w:rPr>
                <w:lang w:val="en-US"/>
              </w:rPr>
              <w:t>9</w:t>
            </w:r>
            <w:r w:rsidRPr="00897CF0">
              <w:t>00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  <w:r>
              <w:t>200</w:t>
            </w:r>
          </w:p>
        </w:tc>
        <w:tc>
          <w:tcPr>
            <w:tcW w:w="2520" w:type="dxa"/>
          </w:tcPr>
          <w:p w:rsidR="0055000E" w:rsidRPr="003F7E11" w:rsidRDefault="0055000E" w:rsidP="00275862">
            <w:pPr>
              <w:jc w:val="center"/>
            </w:pPr>
            <w:r w:rsidRPr="003F7E11">
              <w:t>50,0</w:t>
            </w:r>
          </w:p>
        </w:tc>
      </w:tr>
      <w:tr w:rsidR="0055000E" w:rsidRPr="002E33E2">
        <w:trPr>
          <w:gridBefore w:val="1"/>
        </w:trPr>
        <w:tc>
          <w:tcPr>
            <w:tcW w:w="5508" w:type="dxa"/>
          </w:tcPr>
          <w:p w:rsidR="0055000E" w:rsidRPr="00F418B4" w:rsidRDefault="0055000E" w:rsidP="00275862">
            <w:r w:rsidRPr="00F418B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275862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75862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275862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Default="0055000E" w:rsidP="00275862">
            <w:pPr>
              <w:jc w:val="center"/>
            </w:pPr>
            <w:r w:rsidRPr="00897CF0">
              <w:t xml:space="preserve">85 0 01 </w:t>
            </w:r>
            <w:r w:rsidRPr="00897CF0">
              <w:rPr>
                <w:lang w:val="en-US"/>
              </w:rPr>
              <w:t>S</w:t>
            </w:r>
            <w:r w:rsidRPr="00897CF0">
              <w:t>7</w:t>
            </w:r>
            <w:r w:rsidRPr="00897CF0">
              <w:rPr>
                <w:lang w:val="en-US"/>
              </w:rPr>
              <w:t>9</w:t>
            </w:r>
            <w:r w:rsidRPr="00897CF0">
              <w:t>00</w:t>
            </w:r>
          </w:p>
        </w:tc>
        <w:tc>
          <w:tcPr>
            <w:tcW w:w="2040" w:type="dxa"/>
          </w:tcPr>
          <w:p w:rsidR="0055000E" w:rsidRPr="00F418B4" w:rsidRDefault="0055000E" w:rsidP="00275862">
            <w:pPr>
              <w:jc w:val="center"/>
            </w:pPr>
            <w:r>
              <w:t>240</w:t>
            </w:r>
          </w:p>
        </w:tc>
        <w:tc>
          <w:tcPr>
            <w:tcW w:w="2520" w:type="dxa"/>
          </w:tcPr>
          <w:p w:rsidR="0055000E" w:rsidRPr="003F7E11" w:rsidRDefault="0055000E" w:rsidP="00275862">
            <w:pPr>
              <w:jc w:val="center"/>
            </w:pPr>
            <w:r w:rsidRPr="003F7E11">
              <w:t>50,0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0055">
            <w:pPr>
              <w:jc w:val="both"/>
            </w:pPr>
            <w:r w:rsidRPr="00AC4ADB">
              <w:t>Другие вопросы в области национальной экономики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72,5</w:t>
            </w:r>
          </w:p>
        </w:tc>
      </w:tr>
      <w:tr w:rsidR="0055000E" w:rsidRPr="00AC4ADB">
        <w:trPr>
          <w:gridBefore w:val="1"/>
          <w:trHeight w:val="327"/>
        </w:trPr>
        <w:tc>
          <w:tcPr>
            <w:tcW w:w="5508" w:type="dxa"/>
          </w:tcPr>
          <w:p w:rsidR="0055000E" w:rsidRPr="00AC4ADB" w:rsidRDefault="0055000E" w:rsidP="00FC0055">
            <w:pPr>
              <w:jc w:val="both"/>
            </w:pPr>
            <w:r w:rsidRPr="00AC4ADB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C300F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C300F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C300F3">
            <w:pPr>
              <w:jc w:val="center"/>
            </w:pPr>
            <w:r w:rsidRPr="00AC4ADB">
              <w:t>12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29,5</w:t>
            </w:r>
          </w:p>
        </w:tc>
      </w:tr>
      <w:tr w:rsidR="0055000E" w:rsidRPr="00AC4ADB">
        <w:trPr>
          <w:gridBefore w:val="1"/>
          <w:trHeight w:val="327"/>
        </w:trPr>
        <w:tc>
          <w:tcPr>
            <w:tcW w:w="5508" w:type="dxa"/>
          </w:tcPr>
          <w:p w:rsidR="0055000E" w:rsidRPr="00AC4ADB" w:rsidRDefault="0055000E" w:rsidP="00FC0055">
            <w:pPr>
              <w:jc w:val="both"/>
            </w:pPr>
            <w:r w:rsidRPr="00AC4ADB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AC4ADB" w:rsidRDefault="0055000E" w:rsidP="00C300F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C300F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C300F3">
            <w:pPr>
              <w:jc w:val="center"/>
            </w:pPr>
            <w:r w:rsidRPr="00AC4ADB">
              <w:t>12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 w:rsidRPr="00AC4ADB">
              <w:t>29,5</w:t>
            </w:r>
          </w:p>
        </w:tc>
      </w:tr>
      <w:tr w:rsidR="0055000E" w:rsidRPr="00AC4ADB">
        <w:trPr>
          <w:gridBefore w:val="1"/>
          <w:trHeight w:val="327"/>
        </w:trPr>
        <w:tc>
          <w:tcPr>
            <w:tcW w:w="5508" w:type="dxa"/>
          </w:tcPr>
          <w:p w:rsidR="0055000E" w:rsidRPr="00AC4ADB" w:rsidRDefault="0055000E" w:rsidP="00FC0055">
            <w:pPr>
              <w:jc w:val="both"/>
            </w:pPr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C300F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C300F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C300F3">
            <w:pPr>
              <w:jc w:val="center"/>
            </w:pPr>
            <w:r w:rsidRPr="00AC4ADB">
              <w:t>12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 w:rsidRPr="00AC4ADB">
              <w:t>29,5</w:t>
            </w:r>
          </w:p>
        </w:tc>
      </w:tr>
      <w:tr w:rsidR="0055000E" w:rsidRPr="00AC4ADB">
        <w:trPr>
          <w:gridBefore w:val="1"/>
          <w:trHeight w:val="327"/>
        </w:trPr>
        <w:tc>
          <w:tcPr>
            <w:tcW w:w="5508" w:type="dxa"/>
          </w:tcPr>
          <w:p w:rsidR="0055000E" w:rsidRPr="00AC4ADB" w:rsidRDefault="0055000E" w:rsidP="00C300F3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C300F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C300F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C300F3">
            <w:pPr>
              <w:jc w:val="center"/>
            </w:pPr>
            <w:r w:rsidRPr="00AC4ADB">
              <w:t>12</w:t>
            </w:r>
          </w:p>
        </w:tc>
        <w:tc>
          <w:tcPr>
            <w:tcW w:w="2040" w:type="dxa"/>
          </w:tcPr>
          <w:p w:rsidR="0055000E" w:rsidRPr="00AC4ADB" w:rsidRDefault="0055000E" w:rsidP="00C300F3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 w:rsidRPr="00AC4ADB">
              <w:t>29,5</w:t>
            </w:r>
          </w:p>
        </w:tc>
      </w:tr>
      <w:tr w:rsidR="0055000E" w:rsidRPr="00AC4ADB">
        <w:trPr>
          <w:gridBefore w:val="1"/>
          <w:trHeight w:val="327"/>
        </w:trPr>
        <w:tc>
          <w:tcPr>
            <w:tcW w:w="5508" w:type="dxa"/>
          </w:tcPr>
          <w:p w:rsidR="0055000E" w:rsidRPr="00AC4ADB" w:rsidRDefault="0055000E" w:rsidP="00C300F3">
            <w:pPr>
              <w:jc w:val="both"/>
            </w:pPr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C300F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C300F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C300F3">
            <w:pPr>
              <w:jc w:val="center"/>
            </w:pPr>
            <w:r w:rsidRPr="00AC4ADB">
              <w:t>12</w:t>
            </w:r>
          </w:p>
        </w:tc>
        <w:tc>
          <w:tcPr>
            <w:tcW w:w="2040" w:type="dxa"/>
          </w:tcPr>
          <w:p w:rsidR="0055000E" w:rsidRPr="00AC4ADB" w:rsidRDefault="0055000E" w:rsidP="00C300F3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 w:rsidRPr="00AC4ADB">
              <w:t>29,5</w:t>
            </w:r>
          </w:p>
        </w:tc>
      </w:tr>
      <w:tr w:rsidR="0055000E" w:rsidRPr="00AC4ADB">
        <w:trPr>
          <w:gridBefore w:val="1"/>
          <w:trHeight w:val="327"/>
        </w:trPr>
        <w:tc>
          <w:tcPr>
            <w:tcW w:w="5508" w:type="dxa"/>
          </w:tcPr>
          <w:p w:rsidR="0055000E" w:rsidRPr="00AC4ADB" w:rsidRDefault="0055000E" w:rsidP="00FC0055">
            <w:pPr>
              <w:jc w:val="both"/>
            </w:pPr>
            <w:r w:rsidRPr="00AC4ADB">
              <w:t>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43,0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0055">
            <w:pPr>
              <w:jc w:val="both"/>
            </w:pPr>
            <w:r w:rsidRPr="00AC4ADB">
              <w:t>Прочие 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79 9 00 00000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43,0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0055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79 9 00 02100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43,0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0055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79 9 00 02100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43,0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0055">
            <w:pPr>
              <w:jc w:val="both"/>
            </w:pPr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12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79 9 00 02100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244</w:t>
            </w: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43,0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Жилищно-коммунальное хозяйство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2606,3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Жилищное хозяйство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1560,5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Муниципальные программы</w:t>
            </w:r>
          </w:p>
        </w:tc>
        <w:tc>
          <w:tcPr>
            <w:tcW w:w="840" w:type="dxa"/>
          </w:tcPr>
          <w:p w:rsidR="0055000E" w:rsidRPr="00AC4ADB" w:rsidRDefault="0055000E" w:rsidP="009D6717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9D6717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9D6717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04 0 00 00000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522,5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Муниципальная программа " Проведение ремонтных работ в жилых домах по адресу: Саратовская область, Озинский район, р.п.Озинки,ул.Ветеранов в 2018 году"</w:t>
            </w:r>
          </w:p>
        </w:tc>
        <w:tc>
          <w:tcPr>
            <w:tcW w:w="840" w:type="dxa"/>
          </w:tcPr>
          <w:p w:rsidR="0055000E" w:rsidRPr="00AC4ADB" w:rsidRDefault="0055000E" w:rsidP="009D6717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9D6717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9D6717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04 9 00 00000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9D6717">
            <w:pPr>
              <w:jc w:val="center"/>
            </w:pPr>
            <w:r w:rsidRPr="00AC4ADB">
              <w:t>522,5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9D6717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9D6717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9D6717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04 9 00 02100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9D6717">
            <w:pPr>
              <w:jc w:val="center"/>
            </w:pPr>
            <w:r w:rsidRPr="00AC4ADB">
              <w:t>522,5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D671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9D6717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9D6717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9D6717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9D6717">
            <w:pPr>
              <w:jc w:val="center"/>
            </w:pPr>
            <w:r w:rsidRPr="00AC4ADB">
              <w:t>04 9 00 02100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B932DC">
            <w:pPr>
              <w:jc w:val="center"/>
            </w:pPr>
            <w:r w:rsidRPr="00AC4ADB">
              <w:t>522,5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D6717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9D6717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9D6717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9D6717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9D6717">
            <w:pPr>
              <w:jc w:val="center"/>
            </w:pPr>
            <w:r w:rsidRPr="00AC4ADB">
              <w:t>04 9 00 02100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B932DC">
            <w:pPr>
              <w:jc w:val="center"/>
            </w:pPr>
            <w:r w:rsidRPr="00AC4ADB">
              <w:t>522,5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843,8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843,8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70 4 00 40090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843,8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70 4 00 40090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843,8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70 4 00 40090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843,8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65690E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5690E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65690E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45,1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50006">
            <w:r w:rsidRPr="00AC4ADB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AC4ADB" w:rsidRDefault="0055000E" w:rsidP="00250006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50006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250006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250006">
            <w:pPr>
              <w:jc w:val="center"/>
            </w:pPr>
            <w:r w:rsidRPr="00AC4ADB">
              <w:t>71 5 00 00000</w:t>
            </w:r>
          </w:p>
        </w:tc>
        <w:tc>
          <w:tcPr>
            <w:tcW w:w="2040" w:type="dxa"/>
          </w:tcPr>
          <w:p w:rsidR="0055000E" w:rsidRPr="00AC4ADB" w:rsidRDefault="0055000E" w:rsidP="00250006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870062">
              <w:t>45,1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50006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250006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50006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250006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250006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250006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870062">
              <w:t>45,1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50006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250006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50006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250006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250006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250006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870062">
              <w:t>45,1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50006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250006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250006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250006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250006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250006">
            <w:pPr>
              <w:jc w:val="center"/>
            </w:pPr>
            <w:r w:rsidRPr="00AC4ADB">
              <w:t>244</w:t>
            </w: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870062">
              <w:t>45,1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pPr>
              <w:jc w:val="both"/>
            </w:pPr>
            <w:r w:rsidRPr="00AC4ADB">
              <w:t>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79 0 00 00000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250006">
            <w:pPr>
              <w:jc w:val="center"/>
            </w:pPr>
            <w:r>
              <w:t>149,1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pPr>
              <w:jc w:val="both"/>
            </w:pPr>
            <w:r w:rsidRPr="00AC4ADB">
              <w:t>Прочие 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79 9 00 00000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2B5433">
              <w:t>149,1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79 9 00 02100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2B5433">
              <w:t>149,1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79 9 00 02100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2B5433">
              <w:t>149,1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pPr>
              <w:jc w:val="both"/>
            </w:pPr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79 9 00 02100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244</w:t>
            </w: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2B5433">
              <w:t>149,1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Коммунальное хозяйство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1045,8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Муниципальные  программы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01 0 00 00000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283,5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Муниципальная программа "Повышение энергетической эффективности и энергосбережения на территории  Озинского муниципального района  " на 2018 год и на плановый период 2019 и 2020 годов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01 6 00 00000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283,5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01 6 00 02100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7B32FE">
            <w:pPr>
              <w:jc w:val="center"/>
            </w:pPr>
            <w:r>
              <w:t>283,5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F43F9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01 6 00 02100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Default="0055000E" w:rsidP="007B32FE">
            <w:pPr>
              <w:jc w:val="center"/>
            </w:pPr>
            <w:r>
              <w:t>283,5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F43F9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01 6 00 02100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Default="0055000E" w:rsidP="007B32FE">
            <w:pPr>
              <w:jc w:val="center"/>
            </w:pPr>
            <w:r>
              <w:t>283,5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F43F9">
            <w:r w:rsidRPr="00AC4ADB">
              <w:t>Муниципальные программы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04 0 00 00000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190,2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F43F9">
            <w:r w:rsidRPr="00AC4ADB">
              <w:t>Муниципальная программа  "Обеспечение населения питьевой водой на территории Озинского муниципального района Саратовской области " на 2018 год и на плановый период 2019 и 2020 годов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04 7 00 00000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C47EBF">
              <w:t>190,2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F43F9"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04 7 00 02100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C47EBF">
              <w:t>190,2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F43F9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04 7 00 02100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C47EBF">
              <w:t>190,2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F43F9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04 7 00 02100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Default="0055000E" w:rsidP="00995906">
            <w:pPr>
              <w:jc w:val="center"/>
            </w:pPr>
            <w:r w:rsidRPr="00C47EBF">
              <w:t>190,2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F43F9">
            <w:r w:rsidRPr="00AC4ADB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65690E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5690E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65690E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572,2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F43F9">
            <w:r w:rsidRPr="00AC4ADB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AC4ADB" w:rsidRDefault="0055000E" w:rsidP="0065690E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5690E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65690E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 w:rsidRPr="00AC4ADB">
              <w:t>572,2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F43F9">
            <w:r w:rsidRPr="00AC4ADB">
              <w:t>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840" w:type="dxa"/>
          </w:tcPr>
          <w:p w:rsidR="0055000E" w:rsidRPr="00AC4ADB" w:rsidRDefault="0055000E" w:rsidP="0065690E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5690E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65690E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71 5 00 78500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 w:rsidRPr="00AC4ADB">
              <w:t>572,2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5690E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65690E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5690E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65690E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65690E">
            <w:pPr>
              <w:jc w:val="center"/>
            </w:pPr>
            <w:r w:rsidRPr="00AC4ADB">
              <w:t>71 5 00 78500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 w:rsidRPr="00AC4ADB">
              <w:t>572,2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5690E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65690E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65690E">
            <w:pPr>
              <w:jc w:val="center"/>
            </w:pPr>
            <w:r w:rsidRPr="00AC4ADB">
              <w:t>05</w:t>
            </w:r>
          </w:p>
        </w:tc>
        <w:tc>
          <w:tcPr>
            <w:tcW w:w="1080" w:type="dxa"/>
          </w:tcPr>
          <w:p w:rsidR="0055000E" w:rsidRPr="00AC4ADB" w:rsidRDefault="0055000E" w:rsidP="0065690E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65690E">
            <w:pPr>
              <w:jc w:val="center"/>
            </w:pPr>
            <w:r w:rsidRPr="00AC4ADB">
              <w:t>71 5 00 78500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 w:rsidRPr="00AC4ADB">
              <w:t>572,2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Культура и  кинематография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Культура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615359">
            <w:pPr>
              <w:jc w:val="center"/>
            </w:pPr>
            <w:r w:rsidRPr="0056595D">
              <w:t>35,0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615359">
            <w:pPr>
              <w:jc w:val="center"/>
            </w:pPr>
            <w:r w:rsidRPr="0056595D">
              <w:t>35,0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615359">
            <w:pPr>
              <w:jc w:val="center"/>
            </w:pPr>
            <w:r w:rsidRPr="0056595D">
              <w:t>35,0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615359">
            <w:pPr>
              <w:jc w:val="center"/>
            </w:pPr>
            <w:r w:rsidRPr="0056595D">
              <w:t>35,0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Default="0055000E" w:rsidP="00615359">
            <w:pPr>
              <w:jc w:val="center"/>
            </w:pPr>
            <w:r w:rsidRPr="0056595D">
              <w:t>35,0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08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70 4 00 40100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Default="0055000E" w:rsidP="00615359">
            <w:pPr>
              <w:jc w:val="center"/>
            </w:pPr>
            <w:r w:rsidRPr="0056595D">
              <w:t>35,0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Социальная политика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4147,6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Пенсионное обеспечение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1678,9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8625C">
            <w:pPr>
              <w:jc w:val="both"/>
            </w:pPr>
            <w:r w:rsidRPr="00AC4ADB">
              <w:t>Меры социальной поддержки отдельных категориям населения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 w:rsidRPr="00AC4ADB">
              <w:t>1678,9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8625C">
            <w:pPr>
              <w:jc w:val="both"/>
            </w:pPr>
            <w:r w:rsidRPr="00AC4ADB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76 1 00 00000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 w:rsidRPr="00AC4ADB">
              <w:t>1678,9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8625C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76 1 00 02100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>
              <w:t>695,2</w:t>
            </w:r>
          </w:p>
        </w:tc>
      </w:tr>
      <w:tr w:rsidR="0055000E" w:rsidRPr="00AC4ADB">
        <w:trPr>
          <w:gridBefore w:val="1"/>
          <w:trHeight w:val="87"/>
        </w:trPr>
        <w:tc>
          <w:tcPr>
            <w:tcW w:w="5508" w:type="dxa"/>
          </w:tcPr>
          <w:p w:rsidR="0055000E" w:rsidRPr="00AC4ADB" w:rsidRDefault="0055000E" w:rsidP="0018625C">
            <w:pPr>
              <w:jc w:val="both"/>
            </w:pPr>
            <w:r w:rsidRPr="00AC4ADB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76 1 00 02100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300</w:t>
            </w: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>
              <w:t>695,2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8625C">
            <w:pPr>
              <w:jc w:val="both"/>
            </w:pPr>
            <w:r w:rsidRPr="00AC4ADB">
              <w:t>Публичные нормативные социальные выплаты гражданам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76 1 00 02100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310</w:t>
            </w: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>
              <w:t>695,2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8625C">
            <w:pPr>
              <w:jc w:val="both"/>
            </w:pPr>
            <w:r w:rsidRPr="00AC4ADB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40" w:type="dxa"/>
          </w:tcPr>
          <w:p w:rsidR="0055000E" w:rsidRPr="00AC4ADB" w:rsidRDefault="0055000E" w:rsidP="00E6686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E6686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E6686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1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>
              <w:t>983,7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66863">
            <w:pPr>
              <w:jc w:val="both"/>
            </w:pPr>
            <w:r w:rsidRPr="00AC4ADB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AC4ADB" w:rsidRDefault="0055000E" w:rsidP="00E6686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E6686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E6686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E66863">
            <w:pPr>
              <w:jc w:val="center"/>
            </w:pPr>
            <w:r w:rsidRPr="00AC4ADB">
              <w:t>76 1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300</w:t>
            </w: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>
              <w:t>983,7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66863">
            <w:pPr>
              <w:jc w:val="both"/>
            </w:pPr>
            <w:r w:rsidRPr="00AC4ADB">
              <w:t>Публичные нормативные социальные выплаты гражданам</w:t>
            </w:r>
          </w:p>
        </w:tc>
        <w:tc>
          <w:tcPr>
            <w:tcW w:w="840" w:type="dxa"/>
          </w:tcPr>
          <w:p w:rsidR="0055000E" w:rsidRPr="00AC4ADB" w:rsidRDefault="0055000E" w:rsidP="00E6686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E6686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E6686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E66863">
            <w:pPr>
              <w:jc w:val="center"/>
            </w:pPr>
            <w:r w:rsidRPr="00AC4ADB">
              <w:t>76 1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310</w:t>
            </w:r>
          </w:p>
        </w:tc>
        <w:tc>
          <w:tcPr>
            <w:tcW w:w="2520" w:type="dxa"/>
          </w:tcPr>
          <w:p w:rsidR="0055000E" w:rsidRPr="00AC4ADB" w:rsidRDefault="0055000E" w:rsidP="0065690E">
            <w:pPr>
              <w:jc w:val="center"/>
            </w:pPr>
            <w:r>
              <w:t>983,7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Социальное обеспечение населения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2407,4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Муниципальные программы</w:t>
            </w:r>
          </w:p>
        </w:tc>
        <w:tc>
          <w:tcPr>
            <w:tcW w:w="840" w:type="dxa"/>
          </w:tcPr>
          <w:p w:rsidR="0055000E" w:rsidRPr="00AC4ADB" w:rsidRDefault="0055000E" w:rsidP="00F76A5C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F76A5C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F76A5C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01 0 00 00000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105,0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Муниципальная программа " Создание условий для оказания медицинской помощи населению на территории Озинского муниципального района в 2016- 2018 гг."</w:t>
            </w:r>
          </w:p>
        </w:tc>
        <w:tc>
          <w:tcPr>
            <w:tcW w:w="840" w:type="dxa"/>
          </w:tcPr>
          <w:p w:rsidR="0055000E" w:rsidRPr="00AC4ADB" w:rsidRDefault="0055000E" w:rsidP="00F76A5C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F76A5C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F76A5C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F76A5C">
            <w:pPr>
              <w:jc w:val="center"/>
            </w:pPr>
            <w:r w:rsidRPr="00AC4ADB">
              <w:t>01 8 00 00000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DA41BB">
            <w:pPr>
              <w:jc w:val="center"/>
            </w:pPr>
            <w:r w:rsidRPr="00AC4ADB">
              <w:t>105,0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F76A5C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F76A5C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F76A5C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F76A5C">
            <w:pPr>
              <w:jc w:val="center"/>
            </w:pPr>
            <w:r w:rsidRPr="00AC4ADB">
              <w:t>01 8 00 21000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DA41BB">
            <w:pPr>
              <w:jc w:val="center"/>
            </w:pPr>
            <w:r w:rsidRPr="00AC4ADB">
              <w:t>105,0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76A5C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F76A5C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F76A5C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F76A5C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F76A5C">
            <w:pPr>
              <w:jc w:val="center"/>
            </w:pPr>
            <w:r w:rsidRPr="00AC4ADB">
              <w:t>01 8 00 21000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DA41BB">
            <w:pPr>
              <w:jc w:val="center"/>
            </w:pPr>
            <w:r w:rsidRPr="00AC4ADB">
              <w:t>105,0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76A5C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F76A5C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F76A5C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F76A5C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F76A5C">
            <w:pPr>
              <w:jc w:val="center"/>
            </w:pPr>
            <w:r w:rsidRPr="00AC4ADB">
              <w:t>01 8 00 21000</w:t>
            </w:r>
          </w:p>
        </w:tc>
        <w:tc>
          <w:tcPr>
            <w:tcW w:w="2040" w:type="dxa"/>
          </w:tcPr>
          <w:p w:rsidR="0055000E" w:rsidRPr="00AC4ADB" w:rsidRDefault="0055000E" w:rsidP="00F76A5C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DA41BB">
            <w:pPr>
              <w:jc w:val="center"/>
            </w:pPr>
            <w:r w:rsidRPr="00AC4ADB">
              <w:t>105,0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  <w:vAlign w:val="bottom"/>
          </w:tcPr>
          <w:p w:rsidR="0055000E" w:rsidRPr="00AC4ADB" w:rsidRDefault="0055000E" w:rsidP="00C45A02">
            <w:r w:rsidRPr="00AC4ADB">
              <w:t>Муниципальные программы</w:t>
            </w:r>
          </w:p>
        </w:tc>
        <w:tc>
          <w:tcPr>
            <w:tcW w:w="840" w:type="dxa"/>
          </w:tcPr>
          <w:p w:rsidR="0055000E" w:rsidRPr="00AC4ADB" w:rsidRDefault="0055000E" w:rsidP="00C300F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C300F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C300F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04 0 00 00000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  <w:vAlign w:val="bottom"/>
          </w:tcPr>
          <w:p w:rsidR="0055000E" w:rsidRPr="00AC4ADB" w:rsidRDefault="0055000E" w:rsidP="00C45A02">
            <w:r w:rsidRPr="00AC4ADB">
              <w:t>Муниципальная программа "Обеспечение жилыми помещениями  молодых семей на территории Озинского муниципального района " на 2018 год"</w:t>
            </w:r>
          </w:p>
        </w:tc>
        <w:tc>
          <w:tcPr>
            <w:tcW w:w="840" w:type="dxa"/>
          </w:tcPr>
          <w:p w:rsidR="0055000E" w:rsidRPr="00AC4ADB" w:rsidRDefault="0055000E" w:rsidP="00C300F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C300F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C300F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04 3 00 00000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615359">
            <w:pPr>
              <w:jc w:val="center"/>
            </w:pPr>
            <w:r w:rsidRPr="00742ED2">
              <w:t>8,8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  <w:vAlign w:val="bottom"/>
          </w:tcPr>
          <w:p w:rsidR="0055000E" w:rsidRPr="00AC4ADB" w:rsidRDefault="0055000E" w:rsidP="00C45A02">
            <w:r w:rsidRPr="00AC4ADB">
              <w:t>Реализация мероприятий по обеспечению жильем молодых семей</w:t>
            </w:r>
          </w:p>
        </w:tc>
        <w:tc>
          <w:tcPr>
            <w:tcW w:w="840" w:type="dxa"/>
          </w:tcPr>
          <w:p w:rsidR="0055000E" w:rsidRPr="00AC4ADB" w:rsidRDefault="0055000E" w:rsidP="00C300F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C300F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C300F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04 3 00 L4970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615359">
            <w:pPr>
              <w:jc w:val="center"/>
            </w:pPr>
            <w:r w:rsidRPr="00742ED2">
              <w:t>8,8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  <w:vAlign w:val="bottom"/>
          </w:tcPr>
          <w:p w:rsidR="0055000E" w:rsidRPr="00AC4ADB" w:rsidRDefault="0055000E" w:rsidP="00C45A02">
            <w:r w:rsidRPr="00AC4ADB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AC4ADB" w:rsidRDefault="0055000E" w:rsidP="00C300F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C300F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C300F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65690E">
            <w:pPr>
              <w:jc w:val="center"/>
            </w:pPr>
            <w:r w:rsidRPr="00AC4ADB">
              <w:t>04 3 00 L4970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300</w:t>
            </w:r>
          </w:p>
        </w:tc>
        <w:tc>
          <w:tcPr>
            <w:tcW w:w="2520" w:type="dxa"/>
          </w:tcPr>
          <w:p w:rsidR="0055000E" w:rsidRDefault="0055000E" w:rsidP="00615359">
            <w:pPr>
              <w:jc w:val="center"/>
            </w:pPr>
            <w:r w:rsidRPr="00742ED2">
              <w:t>8,8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  <w:vAlign w:val="bottom"/>
          </w:tcPr>
          <w:p w:rsidR="0055000E" w:rsidRPr="00AC4ADB" w:rsidRDefault="0055000E" w:rsidP="00C45A02">
            <w:r w:rsidRPr="00AC4ADB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0" w:type="dxa"/>
          </w:tcPr>
          <w:p w:rsidR="0055000E" w:rsidRPr="00AC4ADB" w:rsidRDefault="0055000E" w:rsidP="00C300F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C300F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C300F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65690E">
            <w:pPr>
              <w:jc w:val="center"/>
            </w:pPr>
            <w:r w:rsidRPr="00AC4ADB">
              <w:t>04 3 00 L4970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320</w:t>
            </w:r>
          </w:p>
        </w:tc>
        <w:tc>
          <w:tcPr>
            <w:tcW w:w="2520" w:type="dxa"/>
          </w:tcPr>
          <w:p w:rsidR="0055000E" w:rsidRDefault="0055000E" w:rsidP="00615359">
            <w:pPr>
              <w:jc w:val="center"/>
            </w:pPr>
            <w:r w:rsidRPr="00742ED2">
              <w:t>8,8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  <w:vAlign w:val="bottom"/>
          </w:tcPr>
          <w:p w:rsidR="0055000E" w:rsidRPr="00AC4ADB" w:rsidRDefault="0055000E" w:rsidP="00C45A02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1381,9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  <w:vAlign w:val="bottom"/>
          </w:tcPr>
          <w:p w:rsidR="0055000E" w:rsidRPr="00AC4ADB" w:rsidRDefault="0055000E" w:rsidP="00C45A02">
            <w:r w:rsidRPr="00AC4AD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1381,9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C45A02">
            <w:r w:rsidRPr="00AC4ADB"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77В00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1381,9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C45A02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77В00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24,4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C45A02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77В00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24,4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C45A02">
            <w:r w:rsidRPr="00AC4ADB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77В00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300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1357,5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C45A02">
            <w:r w:rsidRPr="00AC4ADB">
              <w:t>Публичные нормативные социальные выплаты гражданам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77В00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310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1357,5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373E9">
            <w:r w:rsidRPr="00AC4ADB">
              <w:t>Расходы на осуществление полномочий  за счет субсидий из областного бюджета</w:t>
            </w:r>
          </w:p>
        </w:tc>
        <w:tc>
          <w:tcPr>
            <w:tcW w:w="840" w:type="dxa"/>
          </w:tcPr>
          <w:p w:rsidR="0055000E" w:rsidRPr="00AC4ADB" w:rsidRDefault="0055000E" w:rsidP="001373E9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73E9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73E9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73E9">
            <w:pPr>
              <w:jc w:val="center"/>
            </w:pPr>
            <w:r w:rsidRPr="00AC4ADB">
              <w:t>70 6 00 00000</w:t>
            </w:r>
          </w:p>
        </w:tc>
        <w:tc>
          <w:tcPr>
            <w:tcW w:w="2040" w:type="dxa"/>
          </w:tcPr>
          <w:p w:rsidR="0055000E" w:rsidRPr="00AC4ADB" w:rsidRDefault="0055000E" w:rsidP="001373E9">
            <w:pPr>
              <w:jc w:val="center"/>
            </w:pPr>
          </w:p>
        </w:tc>
        <w:tc>
          <w:tcPr>
            <w:tcW w:w="2520" w:type="dxa"/>
          </w:tcPr>
          <w:p w:rsidR="0055000E" w:rsidRPr="00F66B5A" w:rsidRDefault="0055000E" w:rsidP="001373E9">
            <w:pPr>
              <w:jc w:val="center"/>
            </w:pPr>
            <w:r>
              <w:t>0,00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373E9">
            <w:r w:rsidRPr="00AC4ADB">
              <w:t>Реализация мероприятий по обеспечению жильем молодых семей</w:t>
            </w:r>
          </w:p>
        </w:tc>
        <w:tc>
          <w:tcPr>
            <w:tcW w:w="840" w:type="dxa"/>
          </w:tcPr>
          <w:p w:rsidR="0055000E" w:rsidRPr="00AC4ADB" w:rsidRDefault="0055000E" w:rsidP="001373E9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73E9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73E9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615359">
            <w:pPr>
              <w:jc w:val="center"/>
            </w:pPr>
            <w:r w:rsidRPr="00AC4ADB">
              <w:t xml:space="preserve">70 6 00 </w:t>
            </w:r>
            <w:r w:rsidRPr="00AC4ADB"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2040" w:type="dxa"/>
          </w:tcPr>
          <w:p w:rsidR="0055000E" w:rsidRPr="00AC4ADB" w:rsidRDefault="0055000E" w:rsidP="001373E9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73E9">
            <w:pPr>
              <w:jc w:val="center"/>
            </w:pPr>
            <w:r>
              <w:t>0,00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373E9">
            <w:r w:rsidRPr="00AC4ADB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AC4ADB" w:rsidRDefault="0055000E" w:rsidP="001373E9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73E9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73E9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615359">
            <w:pPr>
              <w:jc w:val="center"/>
            </w:pPr>
            <w:r w:rsidRPr="00AC4ADB">
              <w:t xml:space="preserve">70 6 00 </w:t>
            </w:r>
            <w:r w:rsidRPr="00AC4ADB"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2040" w:type="dxa"/>
          </w:tcPr>
          <w:p w:rsidR="0055000E" w:rsidRPr="00AC4ADB" w:rsidRDefault="0055000E" w:rsidP="001373E9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300</w:t>
            </w:r>
          </w:p>
        </w:tc>
        <w:tc>
          <w:tcPr>
            <w:tcW w:w="2520" w:type="dxa"/>
          </w:tcPr>
          <w:p w:rsidR="0055000E" w:rsidRPr="00AC4ADB" w:rsidRDefault="0055000E" w:rsidP="001373E9">
            <w:pPr>
              <w:jc w:val="center"/>
            </w:pPr>
            <w:r>
              <w:t>0,00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373E9">
            <w:r w:rsidRPr="00AC4ADB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0" w:type="dxa"/>
          </w:tcPr>
          <w:p w:rsidR="0055000E" w:rsidRPr="00AC4ADB" w:rsidRDefault="0055000E" w:rsidP="001373E9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73E9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73E9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615359">
            <w:pPr>
              <w:jc w:val="center"/>
            </w:pPr>
            <w:r w:rsidRPr="00AC4ADB">
              <w:t xml:space="preserve">70 6 00 </w:t>
            </w:r>
            <w:r w:rsidRPr="00AC4ADB"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2040" w:type="dxa"/>
          </w:tcPr>
          <w:p w:rsidR="0055000E" w:rsidRPr="00AC4ADB" w:rsidRDefault="0055000E" w:rsidP="001373E9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320</w:t>
            </w:r>
          </w:p>
        </w:tc>
        <w:tc>
          <w:tcPr>
            <w:tcW w:w="2520" w:type="dxa"/>
          </w:tcPr>
          <w:p w:rsidR="0055000E" w:rsidRPr="00AC4ADB" w:rsidRDefault="0055000E" w:rsidP="001373E9">
            <w:pPr>
              <w:jc w:val="center"/>
            </w:pPr>
            <w:r>
              <w:t>0,00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Меры социальной поддержки отдельных категориям населения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920,5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76 3 00 00000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920,5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563,2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16,3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16,3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300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546,9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Публичные нормативные социальные выплаты гражданам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310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546,9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40" w:type="dxa"/>
          </w:tcPr>
          <w:p w:rsidR="0055000E" w:rsidRPr="00AC4ADB" w:rsidRDefault="0055000E" w:rsidP="00E6686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E6686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E6686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3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392,1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66863">
            <w:pPr>
              <w:jc w:val="both"/>
            </w:pPr>
            <w:r w:rsidRPr="00AC4ADB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AC4ADB" w:rsidRDefault="0055000E" w:rsidP="00E6686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E6686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E6686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E66863">
            <w:pPr>
              <w:jc w:val="center"/>
            </w:pPr>
            <w:r w:rsidRPr="00AC4ADB">
              <w:t>76 3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300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392,1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66863">
            <w:pPr>
              <w:jc w:val="both"/>
            </w:pPr>
            <w:r w:rsidRPr="00AC4ADB">
              <w:t>Публичные нормативные социальные выплаты гражданам</w:t>
            </w:r>
          </w:p>
        </w:tc>
        <w:tc>
          <w:tcPr>
            <w:tcW w:w="840" w:type="dxa"/>
          </w:tcPr>
          <w:p w:rsidR="0055000E" w:rsidRPr="00AC4ADB" w:rsidRDefault="0055000E" w:rsidP="00E6686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E6686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E6686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E66863">
            <w:pPr>
              <w:jc w:val="center"/>
            </w:pPr>
            <w:r w:rsidRPr="00AC4ADB">
              <w:t>76 3 00 78А00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310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392,1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Охрана семьи и детства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61,3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61,3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61,3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05050">
            <w:pPr>
              <w:jc w:val="both"/>
            </w:pPr>
            <w:r w:rsidRPr="00AC4ADB"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77И00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61,3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05050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77И00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61,3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2 00 77И00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61,3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927EC">
            <w:pPr>
              <w:jc w:val="both"/>
            </w:pPr>
            <w:r w:rsidRPr="00AC4ADB">
              <w:t>Средства массовой информации</w:t>
            </w:r>
          </w:p>
        </w:tc>
        <w:tc>
          <w:tcPr>
            <w:tcW w:w="840" w:type="dxa"/>
          </w:tcPr>
          <w:p w:rsidR="0055000E" w:rsidRPr="00AC4ADB" w:rsidRDefault="0055000E" w:rsidP="001927EC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927EC">
            <w:pPr>
              <w:jc w:val="center"/>
            </w:pPr>
            <w:r w:rsidRPr="00AC4ADB">
              <w:t>12</w:t>
            </w:r>
          </w:p>
        </w:tc>
        <w:tc>
          <w:tcPr>
            <w:tcW w:w="1080" w:type="dxa"/>
          </w:tcPr>
          <w:p w:rsidR="0055000E" w:rsidRPr="00AC4ADB" w:rsidRDefault="0055000E" w:rsidP="001927EC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927EC">
            <w:pPr>
              <w:jc w:val="center"/>
            </w:pPr>
            <w:r w:rsidRPr="00AC4ADB">
              <w:t>203,7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927EC">
            <w:pPr>
              <w:jc w:val="both"/>
            </w:pPr>
            <w:r w:rsidRPr="00AC4ADB">
              <w:t>Другие вопросы в области средств массовой информации</w:t>
            </w:r>
          </w:p>
        </w:tc>
        <w:tc>
          <w:tcPr>
            <w:tcW w:w="840" w:type="dxa"/>
          </w:tcPr>
          <w:p w:rsidR="0055000E" w:rsidRPr="00AC4ADB" w:rsidRDefault="0055000E" w:rsidP="001927EC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927EC">
            <w:pPr>
              <w:jc w:val="center"/>
            </w:pPr>
            <w:r w:rsidRPr="00AC4ADB">
              <w:t>12</w:t>
            </w:r>
          </w:p>
        </w:tc>
        <w:tc>
          <w:tcPr>
            <w:tcW w:w="1080" w:type="dxa"/>
          </w:tcPr>
          <w:p w:rsidR="0055000E" w:rsidRPr="00AC4ADB" w:rsidRDefault="0055000E" w:rsidP="001927EC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927EC">
            <w:pPr>
              <w:jc w:val="center"/>
            </w:pPr>
            <w:r w:rsidRPr="00AC4ADB">
              <w:t>203,7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927EC">
            <w:pPr>
              <w:jc w:val="both"/>
            </w:pPr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AC4ADB" w:rsidRDefault="0055000E" w:rsidP="001927EC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927EC">
            <w:pPr>
              <w:jc w:val="center"/>
            </w:pPr>
            <w:r w:rsidRPr="00AC4ADB">
              <w:t>12</w:t>
            </w:r>
          </w:p>
        </w:tc>
        <w:tc>
          <w:tcPr>
            <w:tcW w:w="1080" w:type="dxa"/>
          </w:tcPr>
          <w:p w:rsidR="0055000E" w:rsidRPr="00AC4ADB" w:rsidRDefault="0055000E" w:rsidP="001927EC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  <w:r w:rsidRPr="00AC4ADB">
              <w:t>70 0 00 00000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927EC">
            <w:pPr>
              <w:jc w:val="center"/>
            </w:pPr>
            <w:r w:rsidRPr="00AC4ADB">
              <w:t>203,7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927EC">
            <w:pPr>
              <w:jc w:val="both"/>
            </w:pPr>
            <w:r w:rsidRPr="00AC4ADB">
              <w:t>Иные межбюджетные трансферты</w:t>
            </w:r>
          </w:p>
        </w:tc>
        <w:tc>
          <w:tcPr>
            <w:tcW w:w="840" w:type="dxa"/>
          </w:tcPr>
          <w:p w:rsidR="0055000E" w:rsidRPr="00AC4ADB" w:rsidRDefault="0055000E" w:rsidP="001927EC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927EC">
            <w:pPr>
              <w:jc w:val="center"/>
            </w:pPr>
            <w:r w:rsidRPr="00AC4ADB">
              <w:t>12</w:t>
            </w:r>
          </w:p>
        </w:tc>
        <w:tc>
          <w:tcPr>
            <w:tcW w:w="1080" w:type="dxa"/>
          </w:tcPr>
          <w:p w:rsidR="0055000E" w:rsidRPr="00AC4ADB" w:rsidRDefault="0055000E" w:rsidP="001927EC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  <w:r w:rsidRPr="00AC4ADB">
              <w:t>70 8 00 00000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927EC">
            <w:pPr>
              <w:jc w:val="center"/>
            </w:pPr>
            <w:r w:rsidRPr="00AC4ADB">
              <w:t>203,7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927EC">
            <w:pPr>
              <w:jc w:val="both"/>
            </w:pPr>
            <w:r w:rsidRPr="00AC4ADB">
              <w:t>Поддержка районных печатных средств массовой информации</w:t>
            </w:r>
          </w:p>
        </w:tc>
        <w:tc>
          <w:tcPr>
            <w:tcW w:w="840" w:type="dxa"/>
          </w:tcPr>
          <w:p w:rsidR="0055000E" w:rsidRPr="00AC4ADB" w:rsidRDefault="0055000E" w:rsidP="001927EC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927EC">
            <w:pPr>
              <w:jc w:val="center"/>
            </w:pPr>
            <w:r w:rsidRPr="00AC4ADB">
              <w:t>12</w:t>
            </w:r>
          </w:p>
        </w:tc>
        <w:tc>
          <w:tcPr>
            <w:tcW w:w="1080" w:type="dxa"/>
          </w:tcPr>
          <w:p w:rsidR="0055000E" w:rsidRPr="00AC4ADB" w:rsidRDefault="0055000E" w:rsidP="001927EC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  <w:r w:rsidRPr="00AC4ADB">
              <w:t>70 8 00 78600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927EC">
            <w:pPr>
              <w:jc w:val="center"/>
            </w:pPr>
            <w:r w:rsidRPr="00AC4ADB">
              <w:t>203,7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927EC">
            <w:pPr>
              <w:jc w:val="both"/>
            </w:pPr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1927EC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1927EC">
            <w:pPr>
              <w:jc w:val="center"/>
            </w:pPr>
            <w:r w:rsidRPr="00AC4ADB">
              <w:t>12</w:t>
            </w:r>
          </w:p>
        </w:tc>
        <w:tc>
          <w:tcPr>
            <w:tcW w:w="1080" w:type="dxa"/>
          </w:tcPr>
          <w:p w:rsidR="0055000E" w:rsidRPr="00AC4ADB" w:rsidRDefault="0055000E" w:rsidP="001927EC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  <w:r w:rsidRPr="00AC4ADB">
              <w:t>70 8 00 78600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927EC">
            <w:pPr>
              <w:jc w:val="center"/>
            </w:pPr>
            <w:r w:rsidRPr="00AC4ADB">
              <w:t>203,7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393BC7">
            <w:pPr>
              <w:jc w:val="both"/>
            </w:pPr>
            <w:r w:rsidRPr="00AC4ADB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40" w:type="dxa"/>
          </w:tcPr>
          <w:p w:rsidR="0055000E" w:rsidRPr="00AC4ADB" w:rsidRDefault="0055000E" w:rsidP="00AF16B6">
            <w:pPr>
              <w:jc w:val="center"/>
            </w:pPr>
            <w:r w:rsidRPr="00AC4ADB">
              <w:t>059</w:t>
            </w:r>
          </w:p>
        </w:tc>
        <w:tc>
          <w:tcPr>
            <w:tcW w:w="1200" w:type="dxa"/>
          </w:tcPr>
          <w:p w:rsidR="0055000E" w:rsidRPr="00AC4ADB" w:rsidRDefault="0055000E" w:rsidP="00AF16B6">
            <w:pPr>
              <w:jc w:val="center"/>
            </w:pPr>
            <w:r w:rsidRPr="00AC4ADB">
              <w:t>12</w:t>
            </w:r>
          </w:p>
        </w:tc>
        <w:tc>
          <w:tcPr>
            <w:tcW w:w="1080" w:type="dxa"/>
          </w:tcPr>
          <w:p w:rsidR="0055000E" w:rsidRPr="00AC4ADB" w:rsidRDefault="0055000E" w:rsidP="00AF16B6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AF16B6">
            <w:pPr>
              <w:jc w:val="center"/>
            </w:pPr>
            <w:r w:rsidRPr="00AC4ADB">
              <w:t>70 8 00 78600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810</w:t>
            </w:r>
          </w:p>
        </w:tc>
        <w:tc>
          <w:tcPr>
            <w:tcW w:w="2520" w:type="dxa"/>
          </w:tcPr>
          <w:p w:rsidR="0055000E" w:rsidRPr="00AC4ADB" w:rsidRDefault="0055000E" w:rsidP="00B0004E">
            <w:pPr>
              <w:jc w:val="center"/>
            </w:pPr>
            <w:r w:rsidRPr="00AC4ADB">
              <w:t>203,7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pPr>
              <w:rPr>
                <w:b/>
                <w:bCs/>
              </w:rPr>
            </w:pPr>
            <w:r w:rsidRPr="00AC4ADB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*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*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260551,5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Образование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257425,8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Дошкольное образование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76549,9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927EC">
            <w:r w:rsidRPr="00AC4ADB">
              <w:t>Муниципальная программа "Повышение энергетической эффективности и энергосбережения на территории  Озинского муниципального района  " на 2018 год</w:t>
            </w:r>
          </w:p>
        </w:tc>
        <w:tc>
          <w:tcPr>
            <w:tcW w:w="840" w:type="dxa"/>
          </w:tcPr>
          <w:p w:rsidR="0055000E" w:rsidRPr="00AC4ADB" w:rsidRDefault="0055000E" w:rsidP="001927EC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927EC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927EC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  <w:r w:rsidRPr="00AC4ADB">
              <w:t>01 6 00 00000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927EC">
            <w:pPr>
              <w:jc w:val="center"/>
            </w:pPr>
            <w:r>
              <w:t>4134,1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927EC">
            <w:r w:rsidRPr="00AC4ADB">
              <w:t>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840" w:type="dxa"/>
          </w:tcPr>
          <w:p w:rsidR="0055000E" w:rsidRPr="00AC4ADB" w:rsidRDefault="0055000E" w:rsidP="001927EC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1927EC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927EC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  <w:r w:rsidRPr="00AC4ADB">
              <w:t>01 6 00 78500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F66A94">
            <w:pPr>
              <w:jc w:val="center"/>
            </w:pPr>
            <w:r w:rsidRPr="00243B70">
              <w:t>4134,</w:t>
            </w:r>
            <w:r>
              <w:t>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1927EC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927EC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1927EC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927EC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  <w:r w:rsidRPr="00AC4ADB">
              <w:t>01 6 00 78500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Default="0055000E" w:rsidP="00F66A94">
            <w:pPr>
              <w:jc w:val="center"/>
            </w:pPr>
            <w:r w:rsidRPr="00243B70">
              <w:t>4134,</w:t>
            </w:r>
            <w:r>
              <w:t>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927EC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1927EC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927EC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  <w:r w:rsidRPr="00AC4ADB">
              <w:t>01 6 00 78500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Default="0055000E" w:rsidP="00F66A94">
            <w:pPr>
              <w:jc w:val="center"/>
            </w:pPr>
            <w:r w:rsidRPr="00243B70">
              <w:t>4134,</w:t>
            </w:r>
            <w:r>
              <w:t>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05 0 00 00000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927EC">
            <w:pPr>
              <w:jc w:val="center"/>
            </w:pPr>
            <w:r>
              <w:t>3979,6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05 0 01 00000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927EC">
            <w:pPr>
              <w:jc w:val="center"/>
            </w:pPr>
            <w:r>
              <w:t>3979,6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F66A94">
            <w:pPr>
              <w:jc w:val="center"/>
            </w:pPr>
            <w:r w:rsidRPr="00685911">
              <w:t>3726,4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Default="0055000E" w:rsidP="00F66A94">
            <w:pPr>
              <w:jc w:val="center"/>
            </w:pPr>
            <w:r w:rsidRPr="00685911">
              <w:t>3726,4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Default="0055000E" w:rsidP="00F66A94">
            <w:pPr>
              <w:jc w:val="center"/>
            </w:pPr>
            <w:r w:rsidRPr="00685911">
              <w:t>3726,4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5000E" w:rsidRPr="00AC4ADB" w:rsidRDefault="0055000E" w:rsidP="00600594"/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927EC">
            <w:pPr>
              <w:jc w:val="center"/>
            </w:pPr>
            <w:r>
              <w:t>253,2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EA2082">
            <w:pPr>
              <w:jc w:val="center"/>
            </w:pPr>
            <w:r>
              <w:t>253,2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1927EC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EA2082">
            <w:pPr>
              <w:jc w:val="center"/>
            </w:pPr>
            <w:r>
              <w:t>253,2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Муниципальная программа " Развитие системы образования Озинского муниципального района Саратовской области  на 2018 -2020 годы"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68436,2</w:t>
            </w:r>
          </w:p>
          <w:p w:rsidR="0055000E" w:rsidRPr="00AC4ADB" w:rsidRDefault="0055000E" w:rsidP="00C300F3">
            <w:pPr>
              <w:jc w:val="center"/>
            </w:pP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Подпрограмма "Развитие системы дошкольного образования"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745A89">
            <w:pPr>
              <w:jc w:val="center"/>
            </w:pPr>
            <w:r>
              <w:t>68436,2</w:t>
            </w:r>
          </w:p>
          <w:p w:rsidR="0055000E" w:rsidRPr="00AC4ADB" w:rsidRDefault="0055000E" w:rsidP="00131C13">
            <w:pPr>
              <w:jc w:val="center"/>
            </w:pP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23 1 01 00000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24695,7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C4225B">
            <w:pPr>
              <w:jc w:val="center"/>
            </w:pPr>
            <w:r>
              <w:t>24695,7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Default="0055000E" w:rsidP="00C4225B">
            <w:pPr>
              <w:jc w:val="center"/>
            </w:pPr>
            <w:r>
              <w:t>24695,7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Default="0055000E" w:rsidP="00C4225B">
            <w:pPr>
              <w:jc w:val="center"/>
            </w:pPr>
            <w:r>
              <w:t>24695,7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23 1 02 00000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39090,8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23 1 02 76700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F66B5A">
            <w:pPr>
              <w:jc w:val="center"/>
            </w:pPr>
            <w:r>
              <w:t>39090,8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23 1 02 76700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CE68FD">
            <w:pPr>
              <w:jc w:val="center"/>
            </w:pPr>
            <w:r>
              <w:t>39090,8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23 1 02 76700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CE68FD">
            <w:pPr>
              <w:jc w:val="center"/>
            </w:pPr>
            <w:r>
              <w:t>39090,8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23 1 02 76900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843,5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23 1 02 76900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843,5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23 1 02 76900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843,5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23 1 03 00000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3329,4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3329,4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4546F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23 1 03 72200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8E6278">
            <w:pPr>
              <w:jc w:val="center"/>
            </w:pPr>
            <w:r>
              <w:t>3329,4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23 1 03 72200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8E6278">
            <w:pPr>
              <w:jc w:val="center"/>
            </w:pPr>
            <w:r>
              <w:t>3329,4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A6C3E">
            <w:r w:rsidRPr="00AC4ADB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23 1 05 00000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1320,3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A6C3E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1302,6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A6C3E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7D19D1">
            <w:pPr>
              <w:jc w:val="center"/>
            </w:pPr>
            <w:r w:rsidRPr="00AC4ADB">
              <w:t>1302,</w:t>
            </w:r>
            <w:r>
              <w:t>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23 1 05 24300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7D19D1">
            <w:pPr>
              <w:jc w:val="center"/>
            </w:pPr>
            <w:r w:rsidRPr="00AC4ADB">
              <w:t>1302,</w:t>
            </w:r>
            <w:r>
              <w:t>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A6C3E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A81205">
            <w:pPr>
              <w:jc w:val="center"/>
            </w:pPr>
            <w:r w:rsidRPr="00AC4ADB">
              <w:t>23 1 05 72200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17,7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4546F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23 1 05 72200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17,7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23 1 05 72200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17,7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Общее образование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17,7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C2580C">
            <w:r w:rsidRPr="00AC4ADB">
              <w:t>Муниципальная программа "Повышение энергетической эффективности и энергосбережения на территории  Озинского муниципального района  " на 2018 год</w:t>
            </w:r>
          </w:p>
        </w:tc>
        <w:tc>
          <w:tcPr>
            <w:tcW w:w="840" w:type="dxa"/>
          </w:tcPr>
          <w:p w:rsidR="0055000E" w:rsidRPr="00AC4ADB" w:rsidRDefault="0055000E" w:rsidP="00C2580C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C2580C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C2580C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C2580C">
            <w:pPr>
              <w:jc w:val="center"/>
            </w:pPr>
            <w:r w:rsidRPr="00AC4ADB">
              <w:t>01 6 00 00000</w:t>
            </w:r>
          </w:p>
        </w:tc>
        <w:tc>
          <w:tcPr>
            <w:tcW w:w="2040" w:type="dxa"/>
          </w:tcPr>
          <w:p w:rsidR="0055000E" w:rsidRPr="00AC4ADB" w:rsidRDefault="0055000E" w:rsidP="00C2580C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169059,3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C2580C">
            <w:r w:rsidRPr="00AC4ADB">
              <w:t>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840" w:type="dxa"/>
          </w:tcPr>
          <w:p w:rsidR="0055000E" w:rsidRPr="00AC4ADB" w:rsidRDefault="0055000E" w:rsidP="00C2580C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C2580C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C2580C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C2580C">
            <w:pPr>
              <w:jc w:val="center"/>
            </w:pPr>
            <w:r w:rsidRPr="00AC4ADB">
              <w:t>01 6 00 78500</w:t>
            </w:r>
          </w:p>
        </w:tc>
        <w:tc>
          <w:tcPr>
            <w:tcW w:w="2040" w:type="dxa"/>
          </w:tcPr>
          <w:p w:rsidR="0055000E" w:rsidRPr="00AC4ADB" w:rsidRDefault="0055000E" w:rsidP="00C2580C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BB73AF">
            <w:pPr>
              <w:jc w:val="center"/>
            </w:pPr>
            <w:r w:rsidRPr="00AC4ADB">
              <w:t>3145,0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C2580C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C2580C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C2580C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C2580C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C2580C">
            <w:pPr>
              <w:jc w:val="center"/>
            </w:pPr>
            <w:r w:rsidRPr="00AC4ADB">
              <w:t>01 6 00 78500</w:t>
            </w:r>
          </w:p>
        </w:tc>
        <w:tc>
          <w:tcPr>
            <w:tcW w:w="2040" w:type="dxa"/>
          </w:tcPr>
          <w:p w:rsidR="0055000E" w:rsidRPr="00AC4ADB" w:rsidRDefault="0055000E" w:rsidP="00C2580C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001790">
            <w:pPr>
              <w:jc w:val="center"/>
            </w:pPr>
            <w:r w:rsidRPr="00AC4ADB">
              <w:t>3145,0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C2580C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C2580C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C2580C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C2580C">
            <w:pPr>
              <w:jc w:val="center"/>
            </w:pPr>
            <w:r w:rsidRPr="00AC4ADB">
              <w:t>01 6 00 78500</w:t>
            </w:r>
          </w:p>
        </w:tc>
        <w:tc>
          <w:tcPr>
            <w:tcW w:w="2040" w:type="dxa"/>
          </w:tcPr>
          <w:p w:rsidR="0055000E" w:rsidRPr="00AC4ADB" w:rsidRDefault="0055000E" w:rsidP="00C2580C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001790">
            <w:pPr>
              <w:jc w:val="center"/>
            </w:pPr>
            <w:r w:rsidRPr="00AC4ADB">
              <w:t>3145,0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05 0 00 00000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206,5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05 0 01 00000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206,5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196,3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D151D9">
            <w:pPr>
              <w:jc w:val="center"/>
            </w:pPr>
            <w:r>
              <w:t>196,3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D151D9">
            <w:pPr>
              <w:jc w:val="center"/>
            </w:pPr>
            <w:r>
              <w:t>196,3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5000E" w:rsidRPr="00AC4ADB" w:rsidRDefault="0055000E" w:rsidP="00600594"/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10,2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00594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10,2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600594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00594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600594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10,2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Муниципальная программа " Развитие системы образования Озинского муниципального района Саратовской области  на 2018-2020 годы"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165707,8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Подпрограмма "Развитие системы общего образования"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165707,8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23 2 01 00000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18831,5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3C255D">
            <w:pPr>
              <w:jc w:val="center"/>
            </w:pPr>
            <w:r>
              <w:t>18831,5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B26D04">
            <w:pPr>
              <w:jc w:val="center"/>
            </w:pPr>
            <w:r>
              <w:t>18831,5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B26D04">
            <w:pPr>
              <w:jc w:val="center"/>
            </w:pPr>
            <w:r>
              <w:t>18831,5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23 2 02 00000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140837,9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23 2 02 76900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92,6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23 2 02 76900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92,6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C43B1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23 2 02 76900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92,6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23 2 02 77000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137578,5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23 2 02 77000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Default="0055000E" w:rsidP="00C4225B">
            <w:pPr>
              <w:jc w:val="center"/>
            </w:pPr>
            <w:r w:rsidRPr="00452C35">
              <w:t>137578,5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C6EFA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23 2 02 77000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Default="0055000E" w:rsidP="00C4225B">
            <w:pPr>
              <w:jc w:val="center"/>
            </w:pPr>
            <w:r w:rsidRPr="00452C35">
              <w:t>137578,5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23 2 02 77200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3166,8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23 2 02 77200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3166,8</w:t>
            </w:r>
          </w:p>
        </w:tc>
      </w:tr>
      <w:tr w:rsidR="0055000E" w:rsidRPr="00AC4ADB">
        <w:trPr>
          <w:gridBefore w:val="1"/>
          <w:trHeight w:val="95"/>
        </w:trPr>
        <w:tc>
          <w:tcPr>
            <w:tcW w:w="5508" w:type="dxa"/>
          </w:tcPr>
          <w:p w:rsidR="0055000E" w:rsidRPr="00AC4ADB" w:rsidRDefault="0055000E" w:rsidP="009858E6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23 2 02 77200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3166,8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23 2 03 00000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3573,7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4C0384">
            <w:pPr>
              <w:jc w:val="center"/>
            </w:pPr>
            <w:r>
              <w:t>3573,7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4546F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23 2 03 72200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4C0384">
            <w:pPr>
              <w:jc w:val="center"/>
            </w:pPr>
            <w:r>
              <w:t>3573,7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23 2 03 72200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4C0384">
            <w:pPr>
              <w:jc w:val="center"/>
            </w:pPr>
            <w:r>
              <w:t>3573,7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23 2 05 00000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2464,7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E68FD">
            <w:pPr>
              <w:jc w:val="center"/>
            </w:pPr>
            <w:r w:rsidRPr="00AC4ADB">
              <w:t>1877,4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A6C3E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CE68FD">
            <w:pPr>
              <w:jc w:val="center"/>
            </w:pPr>
            <w:r w:rsidRPr="00AC4ADB">
              <w:t>1877,4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CE68FD">
            <w:pPr>
              <w:jc w:val="center"/>
            </w:pPr>
            <w:r w:rsidRPr="00AC4ADB">
              <w:t>1877,4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A6C3E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23 2 05 72200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E68FD">
            <w:pPr>
              <w:jc w:val="center"/>
            </w:pPr>
            <w:r w:rsidRPr="00AC4ADB">
              <w:t>587,3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4546F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23 2 05 72200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CE68FD">
            <w:pPr>
              <w:jc w:val="center"/>
            </w:pPr>
            <w:r w:rsidRPr="00AC4ADB">
              <w:t>587,3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23 2 05 72200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CE68FD">
            <w:pPr>
              <w:jc w:val="center"/>
            </w:pPr>
            <w:r w:rsidRPr="00AC4ADB">
              <w:t>587,3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Дополнительное образование детей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1239,0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05 0 00 00000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24,3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05 0 01 00000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24,3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23,1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23,1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23,1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5000E" w:rsidRPr="00AC4ADB" w:rsidRDefault="0055000E" w:rsidP="00AD4721"/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Муниципальная программа " Развитие системы образования Озинского муниципального района Саратовской области  на 2018 -2020 годы"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1214,7</w:t>
            </w:r>
          </w:p>
          <w:p w:rsidR="0055000E" w:rsidRPr="00AC4ADB" w:rsidRDefault="0055000E" w:rsidP="003F2206">
            <w:pPr>
              <w:tabs>
                <w:tab w:val="left" w:pos="1105"/>
              </w:tabs>
            </w:pPr>
            <w:r w:rsidRPr="00AC4ADB">
              <w:tab/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Подпрограмма " Развитие системы дополнительного образования"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23 3 00 00000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1214,7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Основное мероприятие "Реализация дополнительных общеразвивающих программ"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23 3 01 00000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837,4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23 3 01 02200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748,5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23 3 01 02200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3F2206">
            <w:pPr>
              <w:jc w:val="center"/>
            </w:pPr>
            <w:r>
              <w:t>748,5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23 3 01 02200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3F2206">
            <w:pPr>
              <w:jc w:val="center"/>
            </w:pPr>
            <w:r>
              <w:t>748,5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BA364F">
            <w:pPr>
              <w:jc w:val="both"/>
            </w:pPr>
            <w:r w:rsidRPr="00AC4ADB">
              <w:t>Обеспечению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 xml:space="preserve">23 3 01 </w:t>
            </w:r>
            <w:r w:rsidRPr="00AC4ADB">
              <w:rPr>
                <w:lang w:val="en-US"/>
              </w:rPr>
              <w:t>S18</w:t>
            </w:r>
            <w:r w:rsidRPr="00AC4ADB">
              <w:t>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88,8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BA364F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 xml:space="preserve">23 3 01 </w:t>
            </w:r>
            <w:r w:rsidRPr="00AC4ADB">
              <w:rPr>
                <w:lang w:val="en-US"/>
              </w:rPr>
              <w:t>S18</w:t>
            </w:r>
            <w:r w:rsidRPr="00AC4ADB">
              <w:t>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88,8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pPr>
              <w:jc w:val="both"/>
            </w:pPr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 xml:space="preserve">23 3 01 </w:t>
            </w:r>
            <w:r w:rsidRPr="00AC4ADB">
              <w:rPr>
                <w:lang w:val="en-US"/>
              </w:rPr>
              <w:t>S18</w:t>
            </w:r>
            <w:r w:rsidRPr="00AC4ADB">
              <w:t>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88,8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52E64">
            <w:pPr>
              <w:jc w:val="both"/>
            </w:pPr>
            <w:r w:rsidRPr="00AC4ADB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23 3 03 00000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374,7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52E64">
            <w:pPr>
              <w:jc w:val="both"/>
            </w:pPr>
            <w:r w:rsidRPr="00AC4ADB">
              <w:t>Обеспечению повышения  оплаты труда отдельным категориям работников бюджетной сферы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23 3 03 71800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266,6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52E64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23 3 03 71800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3F2206">
            <w:pPr>
              <w:jc w:val="center"/>
            </w:pPr>
            <w:r>
              <w:t>266,6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pPr>
              <w:jc w:val="both"/>
            </w:pPr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23 3 03 71800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3F2206">
            <w:pPr>
              <w:jc w:val="center"/>
            </w:pPr>
            <w:r>
              <w:t>266,6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52E64">
            <w:pPr>
              <w:jc w:val="both"/>
            </w:pPr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23 3 03 72200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108,1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4546F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23 3 03 72200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108,1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pPr>
              <w:jc w:val="both"/>
            </w:pPr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23 3 03 72200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108,1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A6C3E">
            <w:pPr>
              <w:jc w:val="both"/>
            </w:pPr>
            <w:r w:rsidRPr="00AC4ADB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23 3 05 00000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A6C3E">
            <w:pPr>
              <w:jc w:val="both"/>
            </w:pPr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23 3 05 24300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A6C3E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23 3 05 24300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pPr>
              <w:jc w:val="both"/>
            </w:pPr>
            <w:r w:rsidRPr="00AC4ADB">
              <w:t>Субсидии бюджетным учреждениям)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23 3 05 24300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Молодежная политика и оздоровление детей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985,3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05 0 00 00000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304,9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05 0 01 00000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304,9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289,4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60830">
            <w:pPr>
              <w:jc w:val="center"/>
            </w:pPr>
            <w:r>
              <w:t>289,4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60830">
            <w:pPr>
              <w:jc w:val="center"/>
            </w:pPr>
            <w:r>
              <w:t>289,4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5000E" w:rsidRPr="00AC4ADB" w:rsidRDefault="0055000E" w:rsidP="00AD4721"/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15,5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60830">
            <w:pPr>
              <w:jc w:val="center"/>
            </w:pPr>
            <w:r>
              <w:t>15,5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60830">
            <w:pPr>
              <w:jc w:val="center"/>
            </w:pPr>
            <w:r>
              <w:t>15,5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680,5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Оздоровление детей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79 3 00 00000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680,5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79 3 00 02200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579,5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79 3 00 02200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579,5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79 3 00 02200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579,5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79 3 00 24300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0,7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A6C3E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79 3 00 24300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0,7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79 3 00 24300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0,7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A6C3E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79 3 00 72200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100,3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4546F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79 3 00 72200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100,3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79 3 00 72200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100,3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Другие вопросы в области образования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9592,3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05 0 00 00000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465,4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05 0 01 00000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465,4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442,2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442,2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442,2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5000E" w:rsidRPr="00AC4ADB" w:rsidRDefault="0055000E" w:rsidP="00AD4721"/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23,2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23,2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23,2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  <w:vAlign w:val="bottom"/>
          </w:tcPr>
          <w:p w:rsidR="0055000E" w:rsidRPr="00AC4ADB" w:rsidRDefault="0055000E" w:rsidP="00850FD5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294,4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  <w:vAlign w:val="bottom"/>
          </w:tcPr>
          <w:p w:rsidR="0055000E" w:rsidRPr="00AC4ADB" w:rsidRDefault="0055000E" w:rsidP="00850FD5">
            <w:r w:rsidRPr="00AC4AD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294,4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50FD5">
            <w:r w:rsidRPr="00AC4ADB"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143,9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50FD5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118,1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50FD5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118,1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50FD5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25,8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50FD5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25,8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50FD5">
            <w:r w:rsidRPr="00AC4ADB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150,5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50FD5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95,8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50FD5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95,8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50FD5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54,7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50FD5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70 3 00 77800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54,7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1146,0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Обеспечение деятельности органов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991,0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939,6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939,6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890,5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92A35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56,2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92A35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244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56,2</w:t>
            </w:r>
          </w:p>
        </w:tc>
      </w:tr>
      <w:tr w:rsidR="0055000E" w:rsidRPr="00AC4ADB">
        <w:trPr>
          <w:gridBefore w:val="1"/>
          <w:trHeight w:val="252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11,0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11,0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51,4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4546F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71 3 00 72200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51,4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4546F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71 3 00 72200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51,4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154,9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154,9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F43F9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153,1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F43F9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153,1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10E50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10E50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Обеспечение деятельности подведомственных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5129,9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4003,3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Выполнение функций казенными учреждениями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3739,6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3188,2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3188,2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514,8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514,8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36,7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830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8,6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28,1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133F7">
            <w:pPr>
              <w:jc w:val="both"/>
            </w:pPr>
            <w:r w:rsidRPr="00AC4ADB">
              <w:t>Уплата налога на имущество организаций и земельного налога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11,3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133F7">
            <w:pPr>
              <w:jc w:val="both"/>
            </w:pPr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6A0FF8">
            <w:pPr>
              <w:jc w:val="center"/>
            </w:pPr>
            <w:r w:rsidRPr="00AC4ADB">
              <w:t>11,3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133F7">
            <w:pPr>
              <w:jc w:val="both"/>
            </w:pPr>
            <w:r w:rsidRPr="00AC4ADB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6A0FF8">
            <w:pPr>
              <w:jc w:val="center"/>
            </w:pPr>
            <w:r w:rsidRPr="00AC4ADB">
              <w:t>11,3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133F7">
            <w:pPr>
              <w:jc w:val="both"/>
            </w:pPr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119,2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10E50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0,7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10E50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72 6 00 24300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0,7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72 6 00 24300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116,7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72 6 00 24300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116,7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37B55">
            <w:pPr>
              <w:jc w:val="both"/>
            </w:pPr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D37B55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D37B55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D37B55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D37B55">
            <w:pPr>
              <w:jc w:val="center"/>
            </w:pPr>
            <w:r w:rsidRPr="00AC4ADB">
              <w:t>72 6 00 24300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37B55">
            <w:pPr>
              <w:jc w:val="both"/>
            </w:pPr>
            <w:r w:rsidRPr="00AC4ADB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D37B55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D37B55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D37B55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D37B55">
            <w:pPr>
              <w:jc w:val="center"/>
            </w:pPr>
            <w:r w:rsidRPr="00AC4ADB">
              <w:t>72 6 00 24300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37B55">
            <w:pPr>
              <w:jc w:val="both"/>
            </w:pPr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D37B55">
            <w:pPr>
              <w:jc w:val="center"/>
            </w:pPr>
            <w:r w:rsidRPr="00AC4ADB">
              <w:t>72 6 00 72200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133,3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4546F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72 6 00 72200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133,3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4546F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72 6 00 72200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133,3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Обеспечение деятельности подведомственных учреждений (ИМЦ)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72 9 00 00000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1126,6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Выполнение функций казенными учреждениями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72 9 00 02300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1047,7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72 9 00 02300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960,8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72 9 00 02300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960,8</w:t>
            </w:r>
          </w:p>
          <w:p w:rsidR="0055000E" w:rsidRPr="00AC4ADB" w:rsidRDefault="0055000E" w:rsidP="00131C13">
            <w:pPr>
              <w:jc w:val="center"/>
            </w:pP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72 9 00 02300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73,6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72 9 00 02300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73,6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72 9 00 02300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13,3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72 9 00 02300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830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5,8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72 9 00 02300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7,5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72 9 00 24300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9,4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10E50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72 9 00 24300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4,4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10E50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72 9 00 24300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4,4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37B55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D37B55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D37B55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D37B55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2844A4">
            <w:pPr>
              <w:jc w:val="center"/>
            </w:pPr>
            <w:r w:rsidRPr="00AC4ADB">
              <w:t>72 9 00 24300</w:t>
            </w:r>
          </w:p>
        </w:tc>
        <w:tc>
          <w:tcPr>
            <w:tcW w:w="2040" w:type="dxa"/>
          </w:tcPr>
          <w:p w:rsidR="0055000E" w:rsidRPr="00AC4ADB" w:rsidRDefault="0055000E" w:rsidP="00D37B55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37B55">
            <w:r w:rsidRPr="00AC4ADB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D37B55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D37B55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D37B55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2844A4">
            <w:pPr>
              <w:jc w:val="center"/>
            </w:pPr>
            <w:r w:rsidRPr="00AC4ADB">
              <w:t>72 9 00 24300</w:t>
            </w:r>
          </w:p>
        </w:tc>
        <w:tc>
          <w:tcPr>
            <w:tcW w:w="2040" w:type="dxa"/>
          </w:tcPr>
          <w:p w:rsidR="0055000E" w:rsidRPr="00AC4ADB" w:rsidRDefault="0055000E" w:rsidP="00D37B55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D37B55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2844A4">
            <w:pPr>
              <w:jc w:val="center"/>
            </w:pPr>
            <w:r w:rsidRPr="00AC4ADB">
              <w:t>72 9 00 72200</w:t>
            </w:r>
          </w:p>
        </w:tc>
        <w:tc>
          <w:tcPr>
            <w:tcW w:w="2040" w:type="dxa"/>
          </w:tcPr>
          <w:p w:rsidR="0055000E" w:rsidRPr="00AC4ADB" w:rsidRDefault="0055000E" w:rsidP="00D37B55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69,5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4546F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72 9 00 72200</w:t>
            </w:r>
          </w:p>
        </w:tc>
        <w:tc>
          <w:tcPr>
            <w:tcW w:w="2040" w:type="dxa"/>
          </w:tcPr>
          <w:p w:rsidR="0055000E" w:rsidRPr="00AC4ADB" w:rsidRDefault="0055000E" w:rsidP="00D37B55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69,5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74546F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74546F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74546F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74546F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74546F">
            <w:pPr>
              <w:jc w:val="center"/>
            </w:pPr>
            <w:r w:rsidRPr="00AC4ADB">
              <w:t>72 9 00 72200</w:t>
            </w:r>
          </w:p>
        </w:tc>
        <w:tc>
          <w:tcPr>
            <w:tcW w:w="2040" w:type="dxa"/>
          </w:tcPr>
          <w:p w:rsidR="0055000E" w:rsidRPr="00AC4ADB" w:rsidRDefault="0055000E" w:rsidP="00D37B55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69,5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Обеспечение деятельности подведомственных учреждений (ЦОПКиТО)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2556,5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Выполнение функций казенными учреждениями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74 0 00 02300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2397,3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74 0 00 02300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2844A4">
            <w:pPr>
              <w:jc w:val="center"/>
            </w:pPr>
            <w:r>
              <w:t>1798,5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74 0 00 02300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1798,5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74 0 00 02300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AA187B">
            <w:pPr>
              <w:jc w:val="center"/>
            </w:pPr>
            <w:r>
              <w:t>575,0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74 0 00 02300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575,0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74 0 00 02300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23,9</w:t>
            </w:r>
          </w:p>
        </w:tc>
      </w:tr>
      <w:tr w:rsidR="0055000E" w:rsidRPr="00AC4ADB">
        <w:trPr>
          <w:gridBefore w:val="1"/>
          <w:trHeight w:val="1858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74 0 00 02300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830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5,1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74 0 00 02300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406B81">
            <w:pPr>
              <w:jc w:val="center"/>
            </w:pPr>
            <w:r>
              <w:t>18,8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Уплата налога на имущество организаций и земельного налога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74 0 00 02400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4070B6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4070B6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4070B6">
            <w:pPr>
              <w:jc w:val="center"/>
            </w:pPr>
            <w:r w:rsidRPr="00AC4ADB">
              <w:t>74 0 00 02400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4070B6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4070B6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4070B6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4070B6">
            <w:pPr>
              <w:jc w:val="center"/>
            </w:pPr>
            <w:r w:rsidRPr="00AC4ADB">
              <w:t>74 0 00 02400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74 0 00 24300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47,3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10E50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74 0 00 24300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0,7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10E50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74 0 00 24300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0,7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10E50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74 0 00 24300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39,6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10E50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74 0 00 24300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39,6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5567D5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5567D5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5567D5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5567D5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5567D5">
            <w:pPr>
              <w:jc w:val="center"/>
            </w:pPr>
            <w:r w:rsidRPr="00AC4ADB">
              <w:t>74 0 00 24300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7,0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5567D5">
            <w:r w:rsidRPr="00AC4ADB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5567D5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5567D5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5567D5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5567D5">
            <w:pPr>
              <w:jc w:val="center"/>
            </w:pPr>
            <w:r w:rsidRPr="00AC4ADB">
              <w:t>74 0 00 24300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7,0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5567D5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822731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82273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822731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5567D5">
            <w:pPr>
              <w:jc w:val="center"/>
            </w:pPr>
            <w:r w:rsidRPr="00AC4ADB">
              <w:t>74 0 00 72200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110,5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22731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822731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82273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822731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822731">
            <w:pPr>
              <w:jc w:val="center"/>
            </w:pPr>
            <w:r w:rsidRPr="00AC4ADB">
              <w:t>74 0 00 72200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110,5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822731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822731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82273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822731">
            <w:pPr>
              <w:jc w:val="center"/>
            </w:pPr>
            <w:r w:rsidRPr="00AC4ADB">
              <w:t>09</w:t>
            </w:r>
          </w:p>
        </w:tc>
        <w:tc>
          <w:tcPr>
            <w:tcW w:w="2040" w:type="dxa"/>
          </w:tcPr>
          <w:p w:rsidR="0055000E" w:rsidRPr="00AC4ADB" w:rsidRDefault="0055000E" w:rsidP="00822731">
            <w:pPr>
              <w:jc w:val="center"/>
            </w:pPr>
            <w:r w:rsidRPr="00AC4ADB">
              <w:t>74 0 00 72200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110,5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Социальная политика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520" w:type="dxa"/>
          </w:tcPr>
          <w:p w:rsidR="0055000E" w:rsidRPr="00AC4ADB" w:rsidRDefault="0055000E" w:rsidP="00C37369">
            <w:pPr>
              <w:jc w:val="center"/>
            </w:pPr>
            <w:r>
              <w:t>3125,7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Социальное обеспечение населения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109,3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Меры социальной поддержки отдельным категориям населения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520" w:type="dxa"/>
          </w:tcPr>
          <w:p w:rsidR="0055000E" w:rsidRDefault="0055000E" w:rsidP="00AA187B">
            <w:pPr>
              <w:jc w:val="center"/>
            </w:pPr>
            <w:r w:rsidRPr="009C5116">
              <w:t>109,3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76 3 00 00000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520" w:type="dxa"/>
          </w:tcPr>
          <w:p w:rsidR="0055000E" w:rsidRDefault="0055000E" w:rsidP="00AA187B">
            <w:pPr>
              <w:jc w:val="center"/>
            </w:pPr>
            <w:r w:rsidRPr="009C5116">
              <w:t>109,3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520" w:type="dxa"/>
          </w:tcPr>
          <w:p w:rsidR="0055000E" w:rsidRDefault="0055000E" w:rsidP="00AA187B">
            <w:pPr>
              <w:jc w:val="center"/>
            </w:pPr>
            <w:r w:rsidRPr="009C5116">
              <w:t>109,3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300</w:t>
            </w:r>
          </w:p>
        </w:tc>
        <w:tc>
          <w:tcPr>
            <w:tcW w:w="2520" w:type="dxa"/>
          </w:tcPr>
          <w:p w:rsidR="0055000E" w:rsidRDefault="0055000E" w:rsidP="00AA187B">
            <w:pPr>
              <w:jc w:val="center"/>
            </w:pPr>
            <w:r w:rsidRPr="009C5116">
              <w:t>109,3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Публичные нормативные социальные выплаты гражданам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03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76 3 00 02100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310</w:t>
            </w:r>
          </w:p>
        </w:tc>
        <w:tc>
          <w:tcPr>
            <w:tcW w:w="2520" w:type="dxa"/>
          </w:tcPr>
          <w:p w:rsidR="0055000E" w:rsidRDefault="0055000E" w:rsidP="00AA187B">
            <w:pPr>
              <w:jc w:val="center"/>
            </w:pPr>
            <w:r w:rsidRPr="009C5116">
              <w:t>109,3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Охрана семьи и детства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3016,9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  <w:vAlign w:val="bottom"/>
          </w:tcPr>
          <w:p w:rsidR="0055000E" w:rsidRPr="00AC4ADB" w:rsidRDefault="0055000E" w:rsidP="006D0623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520" w:type="dxa"/>
          </w:tcPr>
          <w:p w:rsidR="0055000E" w:rsidRDefault="0055000E" w:rsidP="00C37369">
            <w:pPr>
              <w:jc w:val="center"/>
            </w:pPr>
            <w:r w:rsidRPr="000D1E95">
              <w:t>3016,9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  <w:vAlign w:val="bottom"/>
          </w:tcPr>
          <w:p w:rsidR="0055000E" w:rsidRPr="00AC4ADB" w:rsidRDefault="0055000E" w:rsidP="006D0623">
            <w:r w:rsidRPr="00AC4AD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C37369">
            <w:pPr>
              <w:jc w:val="center"/>
            </w:pPr>
            <w:r w:rsidRPr="000D1E95">
              <w:t>3016,9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pPr>
              <w:rPr>
                <w:spacing w:val="-6"/>
              </w:rPr>
            </w:pPr>
            <w:r w:rsidRPr="00AC4ADB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70 3 00 77900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Default="0055000E" w:rsidP="00C37369">
            <w:pPr>
              <w:jc w:val="center"/>
            </w:pPr>
            <w:r w:rsidRPr="000D1E95">
              <w:t>3016,9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70 3 00 77900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300</w:t>
            </w:r>
          </w:p>
        </w:tc>
        <w:tc>
          <w:tcPr>
            <w:tcW w:w="2520" w:type="dxa"/>
          </w:tcPr>
          <w:p w:rsidR="0055000E" w:rsidRDefault="0055000E" w:rsidP="00C37369">
            <w:pPr>
              <w:jc w:val="center"/>
            </w:pPr>
            <w:r w:rsidRPr="000D1E95">
              <w:t>3016,9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Публичные нормативные социальные выплаты гражданам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062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10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04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70 3 00 77900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310</w:t>
            </w:r>
          </w:p>
        </w:tc>
        <w:tc>
          <w:tcPr>
            <w:tcW w:w="2520" w:type="dxa"/>
          </w:tcPr>
          <w:p w:rsidR="0055000E" w:rsidRDefault="0055000E" w:rsidP="00C37369">
            <w:pPr>
              <w:jc w:val="center"/>
            </w:pPr>
            <w:r w:rsidRPr="000D1E95">
              <w:t>3016,9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pPr>
              <w:rPr>
                <w:b/>
                <w:bCs/>
              </w:rPr>
            </w:pPr>
            <w:r w:rsidRPr="00AC4ADB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*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7007,1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Образование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E68FD">
            <w:pPr>
              <w:jc w:val="center"/>
            </w:pPr>
            <w:r>
              <w:t>6432,6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Общее образование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E68FD">
            <w:pPr>
              <w:jc w:val="center"/>
            </w:pPr>
            <w:r>
              <w:t>6432,6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3216E">
            <w:r w:rsidRPr="00AC4ADB">
              <w:t xml:space="preserve">Муниципальные программы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9D03EB">
            <w:pPr>
              <w:jc w:val="center"/>
            </w:pPr>
            <w:r>
              <w:t>5928,1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3216E">
            <w:r w:rsidRPr="00AC4ADB">
              <w:t>Муниципальная программа "Развитие физической культуры и спорта в Озинском муниципальном районе на 2018-2020 годы"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02 1 00 00000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CE68FD">
            <w:pPr>
              <w:jc w:val="center"/>
            </w:pPr>
            <w:r>
              <w:t>5829,1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3216E">
            <w:r w:rsidRPr="00AC4ADB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02 1 01 00000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5006,9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02 1 01 02200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5006,9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02 1 01 02200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5006,9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02 1 01 02200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C300F3">
            <w:pPr>
              <w:jc w:val="center"/>
            </w:pPr>
            <w:r>
              <w:t>5006,9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A5357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AC4ADB" w:rsidRDefault="0055000E" w:rsidP="00E6686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E6686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E6686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07088B">
            <w:pPr>
              <w:jc w:val="center"/>
            </w:pPr>
            <w:r w:rsidRPr="00AC4ADB">
              <w:t>02 1 03 72200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822,1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E6686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E6686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E6686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E6686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E66863">
            <w:pPr>
              <w:jc w:val="center"/>
            </w:pPr>
            <w:r w:rsidRPr="00AC4ADB">
              <w:t>02 1 03 72200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822,1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E6686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E66863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E6686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E66863">
            <w:pPr>
              <w:jc w:val="center"/>
            </w:pPr>
            <w:r w:rsidRPr="00AC4ADB">
              <w:t>02 1 03 72200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822,1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D503A">
            <w:r w:rsidRPr="00AC4ADB">
              <w:t>Муниципальная программа "Профилактика правонарушений и усиление борьбы с преступностью на территории муниципального района на 2017-2019 годы"</w:t>
            </w:r>
          </w:p>
        </w:tc>
        <w:tc>
          <w:tcPr>
            <w:tcW w:w="840" w:type="dxa"/>
          </w:tcPr>
          <w:p w:rsidR="0055000E" w:rsidRPr="00AC4ADB" w:rsidRDefault="0055000E" w:rsidP="00632AAE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632AAE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32AAE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02 7 00 00000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99,0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D503A">
            <w:r w:rsidRPr="00AC4ADB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AC4ADB" w:rsidRDefault="0055000E" w:rsidP="00632AAE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632AAE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32AAE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02 7 00 02200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99,0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632AAE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632AAE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632AAE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32AAE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632AAE">
            <w:pPr>
              <w:jc w:val="center"/>
            </w:pPr>
            <w:r w:rsidRPr="00AC4ADB">
              <w:t>02 7 00 02200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99,0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632AAE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632AAE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632AAE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632AAE">
            <w:pPr>
              <w:jc w:val="center"/>
            </w:pPr>
            <w:r w:rsidRPr="00AC4ADB">
              <w:t>02 7 00 02200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99,0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504,5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05 0 01 00000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504,5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473,5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473,5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473,5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5000E" w:rsidRPr="00AC4ADB" w:rsidRDefault="0055000E" w:rsidP="00AD4721"/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31,0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AD4721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31,0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9858E6">
            <w:r w:rsidRPr="00AC4ADB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AC4ADB" w:rsidRDefault="0055000E" w:rsidP="00AD4721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AD4721">
            <w:pPr>
              <w:jc w:val="center"/>
            </w:pPr>
            <w:r w:rsidRPr="00AC4ADB">
              <w:t>07</w:t>
            </w:r>
          </w:p>
        </w:tc>
        <w:tc>
          <w:tcPr>
            <w:tcW w:w="1080" w:type="dxa"/>
          </w:tcPr>
          <w:p w:rsidR="0055000E" w:rsidRPr="00AC4ADB" w:rsidRDefault="0055000E" w:rsidP="00AD4721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610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31,0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Физическая культура и спорт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574,5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Физическая культура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 xml:space="preserve">Муниципальные программы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2B6BAE">
            <w:pPr>
              <w:jc w:val="center"/>
            </w:pPr>
            <w:r>
              <w:t>33,7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Муниципальная программа "Развитие физической культуры и спорта в Озинском муниципальном районе на 2018-2020 годы"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02 1 00 00000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2B6BAE">
            <w:pPr>
              <w:jc w:val="center"/>
            </w:pPr>
            <w:r>
              <w:t>33,7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02 1 00 02100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2B6BAE">
            <w:pPr>
              <w:jc w:val="center"/>
            </w:pPr>
            <w:r>
              <w:t>33,7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AA065F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AA065F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AA065F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AA065F">
            <w:pPr>
              <w:jc w:val="center"/>
            </w:pPr>
            <w:r w:rsidRPr="00AC4ADB">
              <w:t>02 1 00 02100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AC4ADB" w:rsidRDefault="0055000E" w:rsidP="00AA065F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AA065F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AA065F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AA065F">
            <w:pPr>
              <w:jc w:val="center"/>
            </w:pPr>
            <w:r w:rsidRPr="00AC4ADB">
              <w:t>02 1 00 02100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110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02 1 00 02100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32,7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01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02 1 00 02100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32,7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Массовый спорт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 xml:space="preserve">Муниципальные программы 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Муниципальная программа "Развитие физической культуры и спорта в Озинском муниципальном районе на 2018-2020 годы"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02 1 00 00000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02 1 00 02100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02 1 00 02100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02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02 1 00 02100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15,0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A5357">
            <w:pPr>
              <w:jc w:val="both"/>
            </w:pPr>
            <w:r w:rsidRPr="00AC4ADB">
              <w:t>Другие вопросы в области физической культуры и спорта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525,8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A5357">
            <w:r w:rsidRPr="00AC4ADB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525,8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A5357">
            <w:r w:rsidRPr="00AC4ADB">
              <w:t>Обеспечение деятельности органов местного самоуправления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506,8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A5357">
            <w:r w:rsidRPr="00AC4ADB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499,5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A5357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451,2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A5357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120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451,2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A535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48,3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A5357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48,3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A5357">
            <w:r w:rsidRPr="00AC4ADB">
              <w:t>Уплата налога на имущество организаций и земельного налога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7,3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A5357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800</w:t>
            </w:r>
          </w:p>
        </w:tc>
        <w:tc>
          <w:tcPr>
            <w:tcW w:w="2520" w:type="dxa"/>
          </w:tcPr>
          <w:p w:rsidR="0055000E" w:rsidRPr="00AC4ADB" w:rsidRDefault="0055000E" w:rsidP="00B05989">
            <w:pPr>
              <w:jc w:val="center"/>
            </w:pPr>
            <w:r>
              <w:t>7,3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A5357">
            <w:r w:rsidRPr="00AC4ADB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850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>
              <w:t>7,3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A5357">
            <w:r w:rsidRPr="00AC4ADB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71 5 00 00000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18,9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2A5357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18,9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D503A">
            <w:r w:rsidRPr="00AC4ADB">
              <w:t>Иные бюджетные ассигнования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200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18,9</w:t>
            </w:r>
          </w:p>
        </w:tc>
      </w:tr>
      <w:tr w:rsidR="0055000E" w:rsidRPr="00AC4ADB">
        <w:trPr>
          <w:gridBefore w:val="1"/>
        </w:trPr>
        <w:tc>
          <w:tcPr>
            <w:tcW w:w="5508" w:type="dxa"/>
          </w:tcPr>
          <w:p w:rsidR="0055000E" w:rsidRPr="00AC4ADB" w:rsidRDefault="0055000E" w:rsidP="00FD503A">
            <w:r w:rsidRPr="00AC4ADB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  <w:r w:rsidRPr="00AC4ADB">
              <w:t>063</w:t>
            </w: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  <w:r w:rsidRPr="00AC4ADB">
              <w:t>11</w:t>
            </w: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  <w:r w:rsidRPr="00AC4ADB">
              <w:t>05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  <w:r w:rsidRPr="00AC4ADB">
              <w:t>240</w:t>
            </w: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</w:pPr>
            <w:r w:rsidRPr="00AC4ADB">
              <w:t>18,9</w:t>
            </w:r>
          </w:p>
        </w:tc>
      </w:tr>
      <w:tr w:rsidR="0055000E" w:rsidRPr="00CB4D1A">
        <w:trPr>
          <w:gridBefore w:val="1"/>
        </w:trPr>
        <w:tc>
          <w:tcPr>
            <w:tcW w:w="5508" w:type="dxa"/>
          </w:tcPr>
          <w:p w:rsidR="0055000E" w:rsidRPr="00AC4ADB" w:rsidRDefault="0055000E" w:rsidP="004B7E93">
            <w:pPr>
              <w:rPr>
                <w:b/>
                <w:bCs/>
              </w:rPr>
            </w:pPr>
            <w:r w:rsidRPr="00AC4ADB">
              <w:rPr>
                <w:b/>
                <w:bCs/>
              </w:rPr>
              <w:t>ИТОГО РАСХОДОВ</w:t>
            </w:r>
          </w:p>
        </w:tc>
        <w:tc>
          <w:tcPr>
            <w:tcW w:w="8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120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108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040" w:type="dxa"/>
          </w:tcPr>
          <w:p w:rsidR="0055000E" w:rsidRPr="00AC4ADB" w:rsidRDefault="0055000E" w:rsidP="00131C13">
            <w:pPr>
              <w:jc w:val="center"/>
            </w:pPr>
          </w:p>
        </w:tc>
        <w:tc>
          <w:tcPr>
            <w:tcW w:w="2520" w:type="dxa"/>
          </w:tcPr>
          <w:p w:rsidR="0055000E" w:rsidRPr="00AC4ADB" w:rsidRDefault="0055000E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387506,5</w:t>
            </w:r>
          </w:p>
        </w:tc>
      </w:tr>
    </w:tbl>
    <w:p w:rsidR="0055000E" w:rsidRPr="00821B16" w:rsidRDefault="0055000E"/>
    <w:sectPr w:rsidR="0055000E" w:rsidRPr="00821B16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16EDA"/>
    <w:rsid w:val="00017214"/>
    <w:rsid w:val="00030F96"/>
    <w:rsid w:val="000328F0"/>
    <w:rsid w:val="00032B63"/>
    <w:rsid w:val="000337F4"/>
    <w:rsid w:val="00040D46"/>
    <w:rsid w:val="00042593"/>
    <w:rsid w:val="00043A71"/>
    <w:rsid w:val="00043FE9"/>
    <w:rsid w:val="00044CCE"/>
    <w:rsid w:val="00050412"/>
    <w:rsid w:val="00050ACE"/>
    <w:rsid w:val="000529A7"/>
    <w:rsid w:val="00061A12"/>
    <w:rsid w:val="0007088B"/>
    <w:rsid w:val="000831C1"/>
    <w:rsid w:val="000874AF"/>
    <w:rsid w:val="00090D2A"/>
    <w:rsid w:val="000A528F"/>
    <w:rsid w:val="000A6E87"/>
    <w:rsid w:val="000A7D67"/>
    <w:rsid w:val="000B1128"/>
    <w:rsid w:val="000B2E19"/>
    <w:rsid w:val="000B70AB"/>
    <w:rsid w:val="000C2949"/>
    <w:rsid w:val="000C5428"/>
    <w:rsid w:val="000D0DDC"/>
    <w:rsid w:val="000D1E95"/>
    <w:rsid w:val="000D61AF"/>
    <w:rsid w:val="000D6A03"/>
    <w:rsid w:val="000D7110"/>
    <w:rsid w:val="000E4CD9"/>
    <w:rsid w:val="000E5518"/>
    <w:rsid w:val="000E5DB6"/>
    <w:rsid w:val="000F19A0"/>
    <w:rsid w:val="000F4D13"/>
    <w:rsid w:val="001000F4"/>
    <w:rsid w:val="001003F6"/>
    <w:rsid w:val="001065D9"/>
    <w:rsid w:val="001072C1"/>
    <w:rsid w:val="00112164"/>
    <w:rsid w:val="00112C5B"/>
    <w:rsid w:val="00116138"/>
    <w:rsid w:val="00122C96"/>
    <w:rsid w:val="00123E89"/>
    <w:rsid w:val="00123EC5"/>
    <w:rsid w:val="00127C9A"/>
    <w:rsid w:val="00131C13"/>
    <w:rsid w:val="001373E9"/>
    <w:rsid w:val="00137C28"/>
    <w:rsid w:val="00140CAD"/>
    <w:rsid w:val="00145DE4"/>
    <w:rsid w:val="00147007"/>
    <w:rsid w:val="001571F6"/>
    <w:rsid w:val="00160830"/>
    <w:rsid w:val="00164628"/>
    <w:rsid w:val="001652F4"/>
    <w:rsid w:val="00167645"/>
    <w:rsid w:val="00173E8D"/>
    <w:rsid w:val="0017476B"/>
    <w:rsid w:val="0018625C"/>
    <w:rsid w:val="001927EC"/>
    <w:rsid w:val="001A00D5"/>
    <w:rsid w:val="001A1B0B"/>
    <w:rsid w:val="001A217E"/>
    <w:rsid w:val="001A267D"/>
    <w:rsid w:val="001A2B21"/>
    <w:rsid w:val="001A3289"/>
    <w:rsid w:val="001B6B1D"/>
    <w:rsid w:val="001C1214"/>
    <w:rsid w:val="001C28DE"/>
    <w:rsid w:val="001C28DF"/>
    <w:rsid w:val="001C4164"/>
    <w:rsid w:val="001D00AE"/>
    <w:rsid w:val="001D06C4"/>
    <w:rsid w:val="001D0ADC"/>
    <w:rsid w:val="001D7EFB"/>
    <w:rsid w:val="001E0E0B"/>
    <w:rsid w:val="001F2B49"/>
    <w:rsid w:val="0020655A"/>
    <w:rsid w:val="002156C2"/>
    <w:rsid w:val="002159AC"/>
    <w:rsid w:val="00221393"/>
    <w:rsid w:val="00233327"/>
    <w:rsid w:val="00243B70"/>
    <w:rsid w:val="00250006"/>
    <w:rsid w:val="00263CA6"/>
    <w:rsid w:val="00264A61"/>
    <w:rsid w:val="00265BE5"/>
    <w:rsid w:val="00266C59"/>
    <w:rsid w:val="00273E53"/>
    <w:rsid w:val="00275862"/>
    <w:rsid w:val="00280C3B"/>
    <w:rsid w:val="002810EE"/>
    <w:rsid w:val="002844A4"/>
    <w:rsid w:val="002923DD"/>
    <w:rsid w:val="00292C4B"/>
    <w:rsid w:val="002934E0"/>
    <w:rsid w:val="002967A7"/>
    <w:rsid w:val="00297359"/>
    <w:rsid w:val="002A5357"/>
    <w:rsid w:val="002A54EF"/>
    <w:rsid w:val="002A6792"/>
    <w:rsid w:val="002A72FD"/>
    <w:rsid w:val="002A785D"/>
    <w:rsid w:val="002B5433"/>
    <w:rsid w:val="002B6BAE"/>
    <w:rsid w:val="002C643A"/>
    <w:rsid w:val="002C7C34"/>
    <w:rsid w:val="002D0A7F"/>
    <w:rsid w:val="002D1244"/>
    <w:rsid w:val="002D20BC"/>
    <w:rsid w:val="002D3F29"/>
    <w:rsid w:val="002E12C3"/>
    <w:rsid w:val="002E132B"/>
    <w:rsid w:val="002E14EE"/>
    <w:rsid w:val="002E2382"/>
    <w:rsid w:val="002E332F"/>
    <w:rsid w:val="002E33E2"/>
    <w:rsid w:val="002E5FB3"/>
    <w:rsid w:val="002F024F"/>
    <w:rsid w:val="002F15BD"/>
    <w:rsid w:val="002F28BB"/>
    <w:rsid w:val="002F2BDC"/>
    <w:rsid w:val="002F31B4"/>
    <w:rsid w:val="002F618E"/>
    <w:rsid w:val="002F7291"/>
    <w:rsid w:val="00301AC8"/>
    <w:rsid w:val="00301B87"/>
    <w:rsid w:val="0030245E"/>
    <w:rsid w:val="0030337E"/>
    <w:rsid w:val="00304377"/>
    <w:rsid w:val="0031013E"/>
    <w:rsid w:val="0032040D"/>
    <w:rsid w:val="0032134D"/>
    <w:rsid w:val="00321D05"/>
    <w:rsid w:val="00322306"/>
    <w:rsid w:val="0033366B"/>
    <w:rsid w:val="003354CE"/>
    <w:rsid w:val="00336910"/>
    <w:rsid w:val="003417F2"/>
    <w:rsid w:val="0034236F"/>
    <w:rsid w:val="00342F9A"/>
    <w:rsid w:val="00345A0D"/>
    <w:rsid w:val="00346592"/>
    <w:rsid w:val="00361049"/>
    <w:rsid w:val="003737BD"/>
    <w:rsid w:val="0038542E"/>
    <w:rsid w:val="00386443"/>
    <w:rsid w:val="00393BC7"/>
    <w:rsid w:val="00397027"/>
    <w:rsid w:val="003A5B7B"/>
    <w:rsid w:val="003A6101"/>
    <w:rsid w:val="003B6FC6"/>
    <w:rsid w:val="003B7BBD"/>
    <w:rsid w:val="003C255D"/>
    <w:rsid w:val="003C3F65"/>
    <w:rsid w:val="003C4B85"/>
    <w:rsid w:val="003C53F3"/>
    <w:rsid w:val="003C5576"/>
    <w:rsid w:val="003C61F9"/>
    <w:rsid w:val="003C670F"/>
    <w:rsid w:val="003C7738"/>
    <w:rsid w:val="003D0F0F"/>
    <w:rsid w:val="003D319D"/>
    <w:rsid w:val="003D3792"/>
    <w:rsid w:val="003D4098"/>
    <w:rsid w:val="003D7204"/>
    <w:rsid w:val="003D7A52"/>
    <w:rsid w:val="003E0F61"/>
    <w:rsid w:val="003E5E06"/>
    <w:rsid w:val="003F2206"/>
    <w:rsid w:val="003F481B"/>
    <w:rsid w:val="003F7E11"/>
    <w:rsid w:val="0040387C"/>
    <w:rsid w:val="00406B81"/>
    <w:rsid w:val="004070B6"/>
    <w:rsid w:val="00413B5B"/>
    <w:rsid w:val="0041721C"/>
    <w:rsid w:val="0043216E"/>
    <w:rsid w:val="00432815"/>
    <w:rsid w:val="0043730B"/>
    <w:rsid w:val="00446778"/>
    <w:rsid w:val="00447220"/>
    <w:rsid w:val="00452609"/>
    <w:rsid w:val="00452C35"/>
    <w:rsid w:val="004549E8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4430"/>
    <w:rsid w:val="00497BA4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36EB"/>
    <w:rsid w:val="004C7695"/>
    <w:rsid w:val="004C7DCB"/>
    <w:rsid w:val="004D04F2"/>
    <w:rsid w:val="004D17E5"/>
    <w:rsid w:val="004D2EC7"/>
    <w:rsid w:val="004D6EC0"/>
    <w:rsid w:val="004D76A1"/>
    <w:rsid w:val="004E59AC"/>
    <w:rsid w:val="004F042E"/>
    <w:rsid w:val="00502FAB"/>
    <w:rsid w:val="00503E67"/>
    <w:rsid w:val="00504F73"/>
    <w:rsid w:val="00506CC3"/>
    <w:rsid w:val="00506FD1"/>
    <w:rsid w:val="00511199"/>
    <w:rsid w:val="005129DB"/>
    <w:rsid w:val="00512EEA"/>
    <w:rsid w:val="00515A27"/>
    <w:rsid w:val="0053236D"/>
    <w:rsid w:val="00534C63"/>
    <w:rsid w:val="005477FE"/>
    <w:rsid w:val="0055000E"/>
    <w:rsid w:val="00550E1A"/>
    <w:rsid w:val="005517AA"/>
    <w:rsid w:val="00553C02"/>
    <w:rsid w:val="00554172"/>
    <w:rsid w:val="005567D5"/>
    <w:rsid w:val="00562393"/>
    <w:rsid w:val="0056595D"/>
    <w:rsid w:val="0056781D"/>
    <w:rsid w:val="0057013A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126E"/>
    <w:rsid w:val="005B361A"/>
    <w:rsid w:val="005B6654"/>
    <w:rsid w:val="005C2A71"/>
    <w:rsid w:val="005C5F6C"/>
    <w:rsid w:val="005C6C02"/>
    <w:rsid w:val="005D15C7"/>
    <w:rsid w:val="005D55EA"/>
    <w:rsid w:val="005D572C"/>
    <w:rsid w:val="005E0E7C"/>
    <w:rsid w:val="005E4B07"/>
    <w:rsid w:val="005E7BBD"/>
    <w:rsid w:val="005F0CC3"/>
    <w:rsid w:val="005F434E"/>
    <w:rsid w:val="00600594"/>
    <w:rsid w:val="00610E64"/>
    <w:rsid w:val="00611340"/>
    <w:rsid w:val="006133F7"/>
    <w:rsid w:val="00615359"/>
    <w:rsid w:val="00624A7F"/>
    <w:rsid w:val="00632AAE"/>
    <w:rsid w:val="006412B3"/>
    <w:rsid w:val="0064298F"/>
    <w:rsid w:val="00643D6F"/>
    <w:rsid w:val="00651405"/>
    <w:rsid w:val="0065272B"/>
    <w:rsid w:val="00652E64"/>
    <w:rsid w:val="00653EB0"/>
    <w:rsid w:val="00654D18"/>
    <w:rsid w:val="0065690E"/>
    <w:rsid w:val="00661B6C"/>
    <w:rsid w:val="0066330B"/>
    <w:rsid w:val="00674CE8"/>
    <w:rsid w:val="0068000A"/>
    <w:rsid w:val="00680394"/>
    <w:rsid w:val="00680F54"/>
    <w:rsid w:val="00681B0D"/>
    <w:rsid w:val="00681CFA"/>
    <w:rsid w:val="006840B6"/>
    <w:rsid w:val="006857EA"/>
    <w:rsid w:val="00685911"/>
    <w:rsid w:val="00685BF7"/>
    <w:rsid w:val="006915D1"/>
    <w:rsid w:val="00694E23"/>
    <w:rsid w:val="006A0140"/>
    <w:rsid w:val="006A0FF8"/>
    <w:rsid w:val="006A313F"/>
    <w:rsid w:val="006A4755"/>
    <w:rsid w:val="006A6EB4"/>
    <w:rsid w:val="006C011A"/>
    <w:rsid w:val="006C1648"/>
    <w:rsid w:val="006C3335"/>
    <w:rsid w:val="006C34B3"/>
    <w:rsid w:val="006C7C61"/>
    <w:rsid w:val="006D0623"/>
    <w:rsid w:val="006D1CE7"/>
    <w:rsid w:val="006D52EE"/>
    <w:rsid w:val="006E08B8"/>
    <w:rsid w:val="006E3AE8"/>
    <w:rsid w:val="006E4EAB"/>
    <w:rsid w:val="006E7EC0"/>
    <w:rsid w:val="006F2A31"/>
    <w:rsid w:val="006F5A28"/>
    <w:rsid w:val="006F6754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6938"/>
    <w:rsid w:val="00730987"/>
    <w:rsid w:val="0073158D"/>
    <w:rsid w:val="007318BD"/>
    <w:rsid w:val="007338FC"/>
    <w:rsid w:val="00742ED2"/>
    <w:rsid w:val="0074546F"/>
    <w:rsid w:val="00745A89"/>
    <w:rsid w:val="00751E95"/>
    <w:rsid w:val="00754C3C"/>
    <w:rsid w:val="007603E0"/>
    <w:rsid w:val="00761872"/>
    <w:rsid w:val="007627CF"/>
    <w:rsid w:val="00762889"/>
    <w:rsid w:val="0076633A"/>
    <w:rsid w:val="00770FA0"/>
    <w:rsid w:val="007724A0"/>
    <w:rsid w:val="007726A9"/>
    <w:rsid w:val="00772A40"/>
    <w:rsid w:val="00777DA3"/>
    <w:rsid w:val="00786E1B"/>
    <w:rsid w:val="007949BB"/>
    <w:rsid w:val="0079547A"/>
    <w:rsid w:val="00796D05"/>
    <w:rsid w:val="007B06C8"/>
    <w:rsid w:val="007B08D2"/>
    <w:rsid w:val="007B0BD3"/>
    <w:rsid w:val="007B0E5D"/>
    <w:rsid w:val="007B2620"/>
    <w:rsid w:val="007B32FE"/>
    <w:rsid w:val="007B356D"/>
    <w:rsid w:val="007C1826"/>
    <w:rsid w:val="007C1B07"/>
    <w:rsid w:val="007C696A"/>
    <w:rsid w:val="007C6EFA"/>
    <w:rsid w:val="007D19D1"/>
    <w:rsid w:val="007D1FA0"/>
    <w:rsid w:val="007D38B0"/>
    <w:rsid w:val="007D4824"/>
    <w:rsid w:val="007D4AD7"/>
    <w:rsid w:val="007D561B"/>
    <w:rsid w:val="007E02CD"/>
    <w:rsid w:val="007E062E"/>
    <w:rsid w:val="007E51A4"/>
    <w:rsid w:val="007E5F2C"/>
    <w:rsid w:val="007F1222"/>
    <w:rsid w:val="00802D68"/>
    <w:rsid w:val="008074B4"/>
    <w:rsid w:val="00810E50"/>
    <w:rsid w:val="00821B16"/>
    <w:rsid w:val="00821C92"/>
    <w:rsid w:val="00822731"/>
    <w:rsid w:val="0082388E"/>
    <w:rsid w:val="00823DCF"/>
    <w:rsid w:val="00830CCA"/>
    <w:rsid w:val="008330D5"/>
    <w:rsid w:val="0084071D"/>
    <w:rsid w:val="00842203"/>
    <w:rsid w:val="00846C4B"/>
    <w:rsid w:val="00850FD5"/>
    <w:rsid w:val="00853A8F"/>
    <w:rsid w:val="00855DB0"/>
    <w:rsid w:val="008647E7"/>
    <w:rsid w:val="008655AD"/>
    <w:rsid w:val="008678B9"/>
    <w:rsid w:val="00870062"/>
    <w:rsid w:val="008713C0"/>
    <w:rsid w:val="00876E1A"/>
    <w:rsid w:val="00877898"/>
    <w:rsid w:val="00880707"/>
    <w:rsid w:val="00885439"/>
    <w:rsid w:val="00886A37"/>
    <w:rsid w:val="0088705E"/>
    <w:rsid w:val="0089098F"/>
    <w:rsid w:val="00895508"/>
    <w:rsid w:val="0089631D"/>
    <w:rsid w:val="00896995"/>
    <w:rsid w:val="00897CF0"/>
    <w:rsid w:val="008A3BF5"/>
    <w:rsid w:val="008A3E91"/>
    <w:rsid w:val="008A50C0"/>
    <w:rsid w:val="008B2A5A"/>
    <w:rsid w:val="008B4465"/>
    <w:rsid w:val="008B52B2"/>
    <w:rsid w:val="008B6EEB"/>
    <w:rsid w:val="008D423D"/>
    <w:rsid w:val="008D541B"/>
    <w:rsid w:val="008E24ED"/>
    <w:rsid w:val="008E6076"/>
    <w:rsid w:val="008E6278"/>
    <w:rsid w:val="008E6414"/>
    <w:rsid w:val="008F1DCD"/>
    <w:rsid w:val="008F44C7"/>
    <w:rsid w:val="008F4923"/>
    <w:rsid w:val="008F78E3"/>
    <w:rsid w:val="008F7D51"/>
    <w:rsid w:val="00900F11"/>
    <w:rsid w:val="009139CD"/>
    <w:rsid w:val="0092123B"/>
    <w:rsid w:val="00921252"/>
    <w:rsid w:val="0092161F"/>
    <w:rsid w:val="00921642"/>
    <w:rsid w:val="00922861"/>
    <w:rsid w:val="00924D4C"/>
    <w:rsid w:val="00935F90"/>
    <w:rsid w:val="009409D5"/>
    <w:rsid w:val="00941284"/>
    <w:rsid w:val="0095096B"/>
    <w:rsid w:val="00951356"/>
    <w:rsid w:val="00953054"/>
    <w:rsid w:val="009560B1"/>
    <w:rsid w:val="00965586"/>
    <w:rsid w:val="00965D6D"/>
    <w:rsid w:val="0098191C"/>
    <w:rsid w:val="009858E6"/>
    <w:rsid w:val="00987A4E"/>
    <w:rsid w:val="00990214"/>
    <w:rsid w:val="00995906"/>
    <w:rsid w:val="009A2307"/>
    <w:rsid w:val="009A6C3E"/>
    <w:rsid w:val="009A78D2"/>
    <w:rsid w:val="009B4924"/>
    <w:rsid w:val="009B4BED"/>
    <w:rsid w:val="009B4D3D"/>
    <w:rsid w:val="009B6E7A"/>
    <w:rsid w:val="009C4637"/>
    <w:rsid w:val="009C5116"/>
    <w:rsid w:val="009D03EB"/>
    <w:rsid w:val="009D5495"/>
    <w:rsid w:val="009D6717"/>
    <w:rsid w:val="009E1C16"/>
    <w:rsid w:val="009F2378"/>
    <w:rsid w:val="009F3871"/>
    <w:rsid w:val="009F40FB"/>
    <w:rsid w:val="00A011FC"/>
    <w:rsid w:val="00A02118"/>
    <w:rsid w:val="00A02851"/>
    <w:rsid w:val="00A05050"/>
    <w:rsid w:val="00A05D0D"/>
    <w:rsid w:val="00A14CD0"/>
    <w:rsid w:val="00A2511A"/>
    <w:rsid w:val="00A259D9"/>
    <w:rsid w:val="00A3198E"/>
    <w:rsid w:val="00A31A1F"/>
    <w:rsid w:val="00A33CA8"/>
    <w:rsid w:val="00A34550"/>
    <w:rsid w:val="00A404CF"/>
    <w:rsid w:val="00A439F0"/>
    <w:rsid w:val="00A50C17"/>
    <w:rsid w:val="00A52D6A"/>
    <w:rsid w:val="00A54EEA"/>
    <w:rsid w:val="00A54FDD"/>
    <w:rsid w:val="00A62FD7"/>
    <w:rsid w:val="00A74E38"/>
    <w:rsid w:val="00A76574"/>
    <w:rsid w:val="00A776C5"/>
    <w:rsid w:val="00A81205"/>
    <w:rsid w:val="00A83098"/>
    <w:rsid w:val="00A84BE4"/>
    <w:rsid w:val="00A9007D"/>
    <w:rsid w:val="00A92A35"/>
    <w:rsid w:val="00A935FF"/>
    <w:rsid w:val="00A94926"/>
    <w:rsid w:val="00AA065F"/>
    <w:rsid w:val="00AA187B"/>
    <w:rsid w:val="00AA2E09"/>
    <w:rsid w:val="00AA5726"/>
    <w:rsid w:val="00AA69FA"/>
    <w:rsid w:val="00AB4B35"/>
    <w:rsid w:val="00AC0B37"/>
    <w:rsid w:val="00AC2D8B"/>
    <w:rsid w:val="00AC2EEC"/>
    <w:rsid w:val="00AC4024"/>
    <w:rsid w:val="00AC4ADB"/>
    <w:rsid w:val="00AC620C"/>
    <w:rsid w:val="00AD05D1"/>
    <w:rsid w:val="00AD4721"/>
    <w:rsid w:val="00AD4EDC"/>
    <w:rsid w:val="00AD632B"/>
    <w:rsid w:val="00AE0CB7"/>
    <w:rsid w:val="00AE108B"/>
    <w:rsid w:val="00AE1349"/>
    <w:rsid w:val="00AE1E76"/>
    <w:rsid w:val="00AE28B4"/>
    <w:rsid w:val="00AE48E9"/>
    <w:rsid w:val="00AE5832"/>
    <w:rsid w:val="00AE60C6"/>
    <w:rsid w:val="00AF16B6"/>
    <w:rsid w:val="00AF226E"/>
    <w:rsid w:val="00AF2778"/>
    <w:rsid w:val="00AF2F72"/>
    <w:rsid w:val="00AF3D2E"/>
    <w:rsid w:val="00AF59B9"/>
    <w:rsid w:val="00B0004E"/>
    <w:rsid w:val="00B0038A"/>
    <w:rsid w:val="00B04BFB"/>
    <w:rsid w:val="00B05315"/>
    <w:rsid w:val="00B05989"/>
    <w:rsid w:val="00B22C8B"/>
    <w:rsid w:val="00B232A4"/>
    <w:rsid w:val="00B26D04"/>
    <w:rsid w:val="00B321CF"/>
    <w:rsid w:val="00B401EE"/>
    <w:rsid w:val="00B43CC6"/>
    <w:rsid w:val="00B44C8B"/>
    <w:rsid w:val="00B44EEE"/>
    <w:rsid w:val="00B54B7A"/>
    <w:rsid w:val="00B56EFE"/>
    <w:rsid w:val="00B57691"/>
    <w:rsid w:val="00B57770"/>
    <w:rsid w:val="00B600B8"/>
    <w:rsid w:val="00B63E34"/>
    <w:rsid w:val="00B659CD"/>
    <w:rsid w:val="00B71A93"/>
    <w:rsid w:val="00B745DA"/>
    <w:rsid w:val="00B81435"/>
    <w:rsid w:val="00B837D1"/>
    <w:rsid w:val="00B83DC2"/>
    <w:rsid w:val="00B85C0E"/>
    <w:rsid w:val="00B86577"/>
    <w:rsid w:val="00B875EF"/>
    <w:rsid w:val="00B932DC"/>
    <w:rsid w:val="00B95626"/>
    <w:rsid w:val="00B95F6B"/>
    <w:rsid w:val="00BA18E9"/>
    <w:rsid w:val="00BA364F"/>
    <w:rsid w:val="00BA41BE"/>
    <w:rsid w:val="00BB0A1A"/>
    <w:rsid w:val="00BB0FBD"/>
    <w:rsid w:val="00BB18CF"/>
    <w:rsid w:val="00BB73AF"/>
    <w:rsid w:val="00BC0F3A"/>
    <w:rsid w:val="00BC2076"/>
    <w:rsid w:val="00BC3D9A"/>
    <w:rsid w:val="00BC40BC"/>
    <w:rsid w:val="00BC5993"/>
    <w:rsid w:val="00BC5CFD"/>
    <w:rsid w:val="00BD1BEA"/>
    <w:rsid w:val="00BD5EA5"/>
    <w:rsid w:val="00BD6B8A"/>
    <w:rsid w:val="00BE0352"/>
    <w:rsid w:val="00BE3B6F"/>
    <w:rsid w:val="00BF1635"/>
    <w:rsid w:val="00C00CF9"/>
    <w:rsid w:val="00C034F6"/>
    <w:rsid w:val="00C06998"/>
    <w:rsid w:val="00C212BD"/>
    <w:rsid w:val="00C221FF"/>
    <w:rsid w:val="00C2580C"/>
    <w:rsid w:val="00C258AF"/>
    <w:rsid w:val="00C300F3"/>
    <w:rsid w:val="00C31F43"/>
    <w:rsid w:val="00C34981"/>
    <w:rsid w:val="00C36B38"/>
    <w:rsid w:val="00C37369"/>
    <w:rsid w:val="00C4225B"/>
    <w:rsid w:val="00C45A02"/>
    <w:rsid w:val="00C45C16"/>
    <w:rsid w:val="00C47EBF"/>
    <w:rsid w:val="00C52354"/>
    <w:rsid w:val="00C636F6"/>
    <w:rsid w:val="00C644F8"/>
    <w:rsid w:val="00C667FC"/>
    <w:rsid w:val="00C67A15"/>
    <w:rsid w:val="00C67A1A"/>
    <w:rsid w:val="00C704B5"/>
    <w:rsid w:val="00C71AEF"/>
    <w:rsid w:val="00C727A1"/>
    <w:rsid w:val="00C72BFC"/>
    <w:rsid w:val="00C742D3"/>
    <w:rsid w:val="00C77FD6"/>
    <w:rsid w:val="00C81882"/>
    <w:rsid w:val="00C876EB"/>
    <w:rsid w:val="00C91AAF"/>
    <w:rsid w:val="00CA32EF"/>
    <w:rsid w:val="00CA5984"/>
    <w:rsid w:val="00CA6F0D"/>
    <w:rsid w:val="00CB350C"/>
    <w:rsid w:val="00CB4D1A"/>
    <w:rsid w:val="00CB59EF"/>
    <w:rsid w:val="00CC4529"/>
    <w:rsid w:val="00CC618F"/>
    <w:rsid w:val="00CC7ABD"/>
    <w:rsid w:val="00CD26EE"/>
    <w:rsid w:val="00CD31A8"/>
    <w:rsid w:val="00CE166D"/>
    <w:rsid w:val="00CE60B8"/>
    <w:rsid w:val="00CE68FD"/>
    <w:rsid w:val="00CF35A0"/>
    <w:rsid w:val="00CF423C"/>
    <w:rsid w:val="00CF78D8"/>
    <w:rsid w:val="00D01A7B"/>
    <w:rsid w:val="00D13B8F"/>
    <w:rsid w:val="00D14EC1"/>
    <w:rsid w:val="00D151D9"/>
    <w:rsid w:val="00D25C25"/>
    <w:rsid w:val="00D25C37"/>
    <w:rsid w:val="00D3417D"/>
    <w:rsid w:val="00D343EF"/>
    <w:rsid w:val="00D37B55"/>
    <w:rsid w:val="00D42F5E"/>
    <w:rsid w:val="00D45599"/>
    <w:rsid w:val="00D55DA6"/>
    <w:rsid w:val="00D616C3"/>
    <w:rsid w:val="00D61C83"/>
    <w:rsid w:val="00D73423"/>
    <w:rsid w:val="00D73E98"/>
    <w:rsid w:val="00D74BFD"/>
    <w:rsid w:val="00D77154"/>
    <w:rsid w:val="00D809C9"/>
    <w:rsid w:val="00D80F0A"/>
    <w:rsid w:val="00D9105B"/>
    <w:rsid w:val="00D9523C"/>
    <w:rsid w:val="00D968FE"/>
    <w:rsid w:val="00D97D1F"/>
    <w:rsid w:val="00DA41BB"/>
    <w:rsid w:val="00DA7A15"/>
    <w:rsid w:val="00DB0DFE"/>
    <w:rsid w:val="00DB1F26"/>
    <w:rsid w:val="00DB5A80"/>
    <w:rsid w:val="00DB62B1"/>
    <w:rsid w:val="00DC0AD9"/>
    <w:rsid w:val="00DC1C4E"/>
    <w:rsid w:val="00DC216B"/>
    <w:rsid w:val="00DC27C2"/>
    <w:rsid w:val="00DC3E32"/>
    <w:rsid w:val="00DD1B53"/>
    <w:rsid w:val="00DD31A0"/>
    <w:rsid w:val="00DE02EE"/>
    <w:rsid w:val="00DE1350"/>
    <w:rsid w:val="00DF06CA"/>
    <w:rsid w:val="00DF5A36"/>
    <w:rsid w:val="00E001E0"/>
    <w:rsid w:val="00E07F9F"/>
    <w:rsid w:val="00E14FD9"/>
    <w:rsid w:val="00E15C03"/>
    <w:rsid w:val="00E2287A"/>
    <w:rsid w:val="00E25C12"/>
    <w:rsid w:val="00E40D47"/>
    <w:rsid w:val="00E41B3C"/>
    <w:rsid w:val="00E453BA"/>
    <w:rsid w:val="00E66863"/>
    <w:rsid w:val="00E77A3C"/>
    <w:rsid w:val="00E8324A"/>
    <w:rsid w:val="00E85FA5"/>
    <w:rsid w:val="00E86A0D"/>
    <w:rsid w:val="00E94DEC"/>
    <w:rsid w:val="00EA0CE5"/>
    <w:rsid w:val="00EA2082"/>
    <w:rsid w:val="00EB163E"/>
    <w:rsid w:val="00EB4B69"/>
    <w:rsid w:val="00EB4F32"/>
    <w:rsid w:val="00EB561A"/>
    <w:rsid w:val="00EB6D3C"/>
    <w:rsid w:val="00EC59AA"/>
    <w:rsid w:val="00EC62F3"/>
    <w:rsid w:val="00EC7C44"/>
    <w:rsid w:val="00ED1607"/>
    <w:rsid w:val="00ED4D5F"/>
    <w:rsid w:val="00ED79EB"/>
    <w:rsid w:val="00EE10B4"/>
    <w:rsid w:val="00EF1EDC"/>
    <w:rsid w:val="00EF43F9"/>
    <w:rsid w:val="00F01F6A"/>
    <w:rsid w:val="00F041C3"/>
    <w:rsid w:val="00F07DC4"/>
    <w:rsid w:val="00F15673"/>
    <w:rsid w:val="00F2026E"/>
    <w:rsid w:val="00F302FE"/>
    <w:rsid w:val="00F31DDA"/>
    <w:rsid w:val="00F32D04"/>
    <w:rsid w:val="00F35F9E"/>
    <w:rsid w:val="00F3604C"/>
    <w:rsid w:val="00F418B4"/>
    <w:rsid w:val="00F42A2A"/>
    <w:rsid w:val="00F43330"/>
    <w:rsid w:val="00F51D26"/>
    <w:rsid w:val="00F54564"/>
    <w:rsid w:val="00F54BA5"/>
    <w:rsid w:val="00F56A80"/>
    <w:rsid w:val="00F6268C"/>
    <w:rsid w:val="00F633D2"/>
    <w:rsid w:val="00F63A87"/>
    <w:rsid w:val="00F66A94"/>
    <w:rsid w:val="00F66B5A"/>
    <w:rsid w:val="00F70694"/>
    <w:rsid w:val="00F71CB6"/>
    <w:rsid w:val="00F73DDD"/>
    <w:rsid w:val="00F74784"/>
    <w:rsid w:val="00F76A5C"/>
    <w:rsid w:val="00F818AA"/>
    <w:rsid w:val="00F843E0"/>
    <w:rsid w:val="00F87D29"/>
    <w:rsid w:val="00F91378"/>
    <w:rsid w:val="00F927CE"/>
    <w:rsid w:val="00F93B62"/>
    <w:rsid w:val="00FA1565"/>
    <w:rsid w:val="00FA38C5"/>
    <w:rsid w:val="00FA510A"/>
    <w:rsid w:val="00FA635B"/>
    <w:rsid w:val="00FB1D37"/>
    <w:rsid w:val="00FC0055"/>
    <w:rsid w:val="00FC3BAE"/>
    <w:rsid w:val="00FC42F0"/>
    <w:rsid w:val="00FC43B1"/>
    <w:rsid w:val="00FC6CED"/>
    <w:rsid w:val="00FC7CD3"/>
    <w:rsid w:val="00FC7DC9"/>
    <w:rsid w:val="00FD503A"/>
    <w:rsid w:val="00FD7EE9"/>
    <w:rsid w:val="00FE20D5"/>
    <w:rsid w:val="00FF3AAF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7E93"/>
    <w:rPr>
      <w:rFonts w:ascii="Times New Roman" w:hAnsi="Times New Roman" w:cs="Times New Roman"/>
      <w:b/>
      <w:bCs/>
      <w:color w:val="000000"/>
      <w:spacing w:val="-3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7E93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7E93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2Char1">
    <w:name w:val="Heading 2 Char1"/>
    <w:link w:val="Heading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ink w:val="Heading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7Char1">
    <w:name w:val="Heading 7 Char1"/>
    <w:link w:val="Heading7"/>
    <w:uiPriority w:val="99"/>
    <w:locked/>
    <w:rsid w:val="004B7E93"/>
    <w:rPr>
      <w:i/>
      <w:sz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7E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4B7E93"/>
    <w:rPr>
      <w:sz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8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BodyText2">
    <w:name w:val="Body Text 2"/>
    <w:basedOn w:val="Normal"/>
    <w:link w:val="BodyText2Char"/>
    <w:uiPriority w:val="99"/>
    <w:rsid w:val="004B7E93"/>
    <w:pPr>
      <w:overflowPunct/>
      <w:autoSpaceDE/>
      <w:autoSpaceDN/>
      <w:adjustRightInd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B7E9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B7E93"/>
    <w:rPr>
      <w:rFonts w:ascii="Tahoma" w:hAnsi="Tahoma" w:cs="Tahoma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7E93"/>
    <w:pPr>
      <w:overflowPunct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E93"/>
    <w:rPr>
      <w:rFonts w:ascii="Tahoma" w:hAnsi="Tahoma" w:cs="Tahoma"/>
      <w:sz w:val="16"/>
      <w:szCs w:val="1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E93"/>
    <w:rPr>
      <w:rFonts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03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6369</TotalTime>
  <Pages>38</Pages>
  <Words>14186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118</cp:revision>
  <cp:lastPrinted>2018-12-26T06:56:00Z</cp:lastPrinted>
  <dcterms:created xsi:type="dcterms:W3CDTF">2017-11-02T11:45:00Z</dcterms:created>
  <dcterms:modified xsi:type="dcterms:W3CDTF">2019-03-29T06:31:00Z</dcterms:modified>
</cp:coreProperties>
</file>